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34E90C" w14:textId="7522A1C9" w:rsidR="009457D0" w:rsidRPr="00007693" w:rsidRDefault="009457D0" w:rsidP="00B41352">
      <w:pPr>
        <w:pStyle w:val="Header"/>
        <w:tabs>
          <w:tab w:val="left" w:pos="8190"/>
        </w:tabs>
        <w:rPr>
          <w:rFonts w:cs="Arial"/>
          <w:sz w:val="24"/>
          <w:szCs w:val="24"/>
          <w:lang w:val="de-DE"/>
        </w:rPr>
      </w:pPr>
      <w:bookmarkStart w:id="0" w:name="_Hlk498612625"/>
      <w:r w:rsidRPr="00007693">
        <w:rPr>
          <w:rFonts w:cs="Arial"/>
          <w:sz w:val="24"/>
          <w:szCs w:val="24"/>
          <w:lang w:val="de-DE"/>
        </w:rPr>
        <w:t xml:space="preserve">3GPP TSG-RAN </w:t>
      </w:r>
      <w:r w:rsidRPr="00007693">
        <w:rPr>
          <w:rFonts w:cs="Arial"/>
          <w:sz w:val="24"/>
          <w:szCs w:val="24"/>
        </w:rPr>
        <w:t>WG4 Meeting</w:t>
      </w:r>
      <w:r w:rsidR="00A4085F">
        <w:rPr>
          <w:rFonts w:cs="Arial"/>
          <w:sz w:val="24"/>
          <w:szCs w:val="24"/>
        </w:rPr>
        <w:t xml:space="preserve"> </w:t>
      </w:r>
      <w:r w:rsidRPr="00007693">
        <w:rPr>
          <w:rFonts w:cs="Arial"/>
          <w:sz w:val="24"/>
          <w:szCs w:val="24"/>
        </w:rPr>
        <w:t>#9</w:t>
      </w:r>
      <w:r w:rsidR="00FF09B1">
        <w:rPr>
          <w:rFonts w:cs="Arial"/>
          <w:sz w:val="24"/>
          <w:szCs w:val="24"/>
        </w:rPr>
        <w:t>8</w:t>
      </w:r>
      <w:r w:rsidR="00FA4116" w:rsidRPr="00007693">
        <w:rPr>
          <w:rFonts w:cs="Arial"/>
          <w:sz w:val="24"/>
          <w:szCs w:val="24"/>
        </w:rPr>
        <w:t>-</w:t>
      </w:r>
      <w:r w:rsidR="00E3710E">
        <w:rPr>
          <w:rFonts w:cs="Arial"/>
          <w:sz w:val="24"/>
          <w:szCs w:val="24"/>
        </w:rPr>
        <w:t>bis-</w:t>
      </w:r>
      <w:r w:rsidR="00A214CA" w:rsidRPr="00007693">
        <w:rPr>
          <w:rFonts w:cs="Arial"/>
          <w:sz w:val="24"/>
          <w:szCs w:val="24"/>
        </w:rPr>
        <w:t>e</w:t>
      </w:r>
      <w:r w:rsidR="00E3710E">
        <w:rPr>
          <w:rFonts w:cs="Arial"/>
          <w:sz w:val="24"/>
          <w:szCs w:val="24"/>
          <w:lang w:val="de-DE"/>
        </w:rPr>
        <w:tab/>
      </w:r>
      <w:r w:rsidR="00D12BC0" w:rsidRPr="00D12BC0">
        <w:rPr>
          <w:rFonts w:cs="Arial"/>
          <w:sz w:val="24"/>
          <w:szCs w:val="24"/>
          <w:lang w:val="de-DE"/>
        </w:rPr>
        <w:t>R4-210647</w:t>
      </w:r>
      <w:r w:rsidR="00D12BC0">
        <w:rPr>
          <w:rFonts w:cs="Arial"/>
          <w:sz w:val="24"/>
          <w:szCs w:val="24"/>
          <w:lang w:val="de-DE"/>
        </w:rPr>
        <w:t>1</w:t>
      </w:r>
    </w:p>
    <w:p w14:paraId="66DD69FE" w14:textId="023577A0" w:rsidR="00114431" w:rsidRPr="00007693" w:rsidRDefault="007B1E92" w:rsidP="009457D0">
      <w:pPr>
        <w:pStyle w:val="Header"/>
        <w:rPr>
          <w:rFonts w:cs="Arial"/>
          <w:sz w:val="24"/>
          <w:szCs w:val="24"/>
          <w:lang w:val="de-DE"/>
        </w:rPr>
      </w:pPr>
      <w:r w:rsidRPr="00007693">
        <w:rPr>
          <w:rFonts w:cs="Arial"/>
          <w:sz w:val="24"/>
          <w:szCs w:val="24"/>
          <w:lang w:val="de-DE"/>
        </w:rPr>
        <w:t xml:space="preserve">Online, </w:t>
      </w:r>
      <w:r w:rsidR="00E3710E">
        <w:rPr>
          <w:rFonts w:cs="Arial"/>
          <w:sz w:val="24"/>
          <w:szCs w:val="24"/>
          <w:lang w:val="de-DE"/>
        </w:rPr>
        <w:t>Apr 12-20</w:t>
      </w:r>
      <w:r w:rsidR="009457D0" w:rsidRPr="00007693">
        <w:rPr>
          <w:rFonts w:cs="Arial"/>
          <w:sz w:val="24"/>
          <w:szCs w:val="24"/>
          <w:lang w:val="de-DE"/>
        </w:rPr>
        <w:t>, 20</w:t>
      </w:r>
      <w:r w:rsidRPr="00007693">
        <w:rPr>
          <w:rFonts w:cs="Arial"/>
          <w:sz w:val="24"/>
          <w:szCs w:val="24"/>
          <w:lang w:val="de-DE"/>
        </w:rPr>
        <w:t>2</w:t>
      </w:r>
      <w:r w:rsidR="00FF09B1">
        <w:rPr>
          <w:rFonts w:cs="Arial"/>
          <w:sz w:val="24"/>
          <w:szCs w:val="24"/>
          <w:lang w:val="de-DE"/>
        </w:rPr>
        <w:t>1</w:t>
      </w:r>
    </w:p>
    <w:bookmarkEnd w:id="0"/>
    <w:p w14:paraId="57382032" w14:textId="77777777" w:rsidR="00114431" w:rsidRPr="00007693" w:rsidRDefault="00114431" w:rsidP="00114431">
      <w:pPr>
        <w:pStyle w:val="Header"/>
        <w:rPr>
          <w:rFonts w:cs="Arial"/>
          <w:b w:val="0"/>
          <w:sz w:val="24"/>
        </w:rPr>
      </w:pPr>
    </w:p>
    <w:p w14:paraId="1F37FFB9" w14:textId="77777777" w:rsidR="00114431" w:rsidRPr="00007693" w:rsidRDefault="00114431" w:rsidP="00114431">
      <w:pPr>
        <w:tabs>
          <w:tab w:val="left" w:pos="1985"/>
        </w:tabs>
        <w:rPr>
          <w:rFonts w:ascii="Arial" w:hAnsi="Arial" w:cs="Arial"/>
          <w:sz w:val="24"/>
        </w:rPr>
      </w:pPr>
      <w:r w:rsidRPr="00007693">
        <w:rPr>
          <w:rFonts w:ascii="Arial" w:hAnsi="Arial" w:cs="Arial"/>
          <w:b/>
          <w:sz w:val="24"/>
        </w:rPr>
        <w:t xml:space="preserve">Source: </w:t>
      </w:r>
      <w:r w:rsidRPr="00007693">
        <w:rPr>
          <w:rFonts w:ascii="Arial" w:hAnsi="Arial" w:cs="Arial"/>
          <w:b/>
          <w:sz w:val="24"/>
        </w:rPr>
        <w:tab/>
      </w:r>
      <w:r w:rsidR="007D1771" w:rsidRPr="00007693">
        <w:rPr>
          <w:rFonts w:ascii="Arial" w:hAnsi="Arial" w:cs="Arial"/>
          <w:sz w:val="24"/>
        </w:rPr>
        <w:t>Qualcomm Incorporated</w:t>
      </w:r>
    </w:p>
    <w:p w14:paraId="425A22B7" w14:textId="302E91CD"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Title:</w:t>
      </w:r>
      <w:r w:rsidR="00F133D9" w:rsidRPr="00007693">
        <w:rPr>
          <w:rFonts w:ascii="Arial" w:hAnsi="Arial" w:cs="Arial"/>
          <w:sz w:val="24"/>
        </w:rPr>
        <w:t xml:space="preserve"> </w:t>
      </w:r>
      <w:r w:rsidR="00F133D9" w:rsidRPr="00007693">
        <w:rPr>
          <w:rFonts w:ascii="Arial" w:hAnsi="Arial" w:cs="Arial"/>
          <w:sz w:val="24"/>
        </w:rPr>
        <w:tab/>
      </w:r>
      <w:r w:rsidR="00EB6E14" w:rsidRPr="00EB6E14">
        <w:rPr>
          <w:rFonts w:ascii="Arial" w:hAnsi="Arial" w:cs="Arial"/>
          <w:sz w:val="24"/>
        </w:rPr>
        <w:t>Simulation Results for NR-U PDSCH UE Demodulation Tests</w:t>
      </w:r>
    </w:p>
    <w:p w14:paraId="16F29D66" w14:textId="30AFCDCA" w:rsidR="00114431" w:rsidRPr="00B44D1D" w:rsidRDefault="00114431" w:rsidP="00114431">
      <w:pPr>
        <w:tabs>
          <w:tab w:val="left" w:pos="1985"/>
        </w:tabs>
        <w:ind w:left="1980" w:hanging="1980"/>
        <w:rPr>
          <w:rFonts w:ascii="Arial" w:hAnsi="Arial" w:cs="Arial"/>
          <w:sz w:val="24"/>
          <w:szCs w:val="24"/>
        </w:rPr>
      </w:pPr>
      <w:r w:rsidRPr="00007693">
        <w:rPr>
          <w:rFonts w:ascii="Arial" w:hAnsi="Arial" w:cs="Arial"/>
          <w:b/>
          <w:sz w:val="24"/>
        </w:rPr>
        <w:t>Agenda item:</w:t>
      </w:r>
      <w:r w:rsidRPr="00007693">
        <w:rPr>
          <w:rFonts w:ascii="Arial" w:hAnsi="Arial" w:cs="Arial"/>
          <w:sz w:val="24"/>
        </w:rPr>
        <w:tab/>
      </w:r>
      <w:r w:rsidR="00972327" w:rsidRPr="00B44D1D">
        <w:rPr>
          <w:rFonts w:ascii="Arial" w:hAnsi="Arial" w:cs="Arial"/>
          <w:sz w:val="24"/>
        </w:rPr>
        <w:t>5.1.4.2</w:t>
      </w:r>
    </w:p>
    <w:p w14:paraId="748D2080" w14:textId="2574EC23"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Document for:</w:t>
      </w:r>
      <w:r w:rsidRPr="00007693">
        <w:rPr>
          <w:rFonts w:ascii="Arial" w:hAnsi="Arial" w:cs="Arial"/>
          <w:sz w:val="24"/>
        </w:rPr>
        <w:tab/>
      </w:r>
      <w:r w:rsidR="00433C2E" w:rsidRPr="00007693">
        <w:rPr>
          <w:rFonts w:ascii="Arial" w:hAnsi="Arial" w:cs="Arial"/>
          <w:sz w:val="24"/>
        </w:rPr>
        <w:t>Discussion</w:t>
      </w:r>
    </w:p>
    <w:p w14:paraId="6524D585" w14:textId="77777777" w:rsidR="00ED7522" w:rsidRPr="00007693" w:rsidRDefault="000E0602" w:rsidP="006866E3">
      <w:pPr>
        <w:pStyle w:val="Heading1"/>
        <w:tabs>
          <w:tab w:val="num" w:pos="522"/>
        </w:tabs>
        <w:ind w:left="522" w:hanging="522"/>
        <w:rPr>
          <w:rFonts w:cs="Arial"/>
          <w:lang w:val="en-US"/>
        </w:rPr>
      </w:pPr>
      <w:r w:rsidRPr="00007693">
        <w:rPr>
          <w:rFonts w:cs="Arial"/>
          <w:lang w:val="en-US"/>
        </w:rPr>
        <w:t>Introduction</w:t>
      </w:r>
    </w:p>
    <w:p w14:paraId="5B24D520" w14:textId="76D942D5" w:rsidR="008C3BA8" w:rsidRPr="00F7351C" w:rsidRDefault="00F7351C" w:rsidP="001971F3">
      <w:r>
        <w:t>In the last meeting</w:t>
      </w:r>
      <w:r w:rsidR="0086555F">
        <w:t xml:space="preserve"> a set of baseline simulation assumptions were agreed as listed in the WF [1]. </w:t>
      </w:r>
      <w:r w:rsidR="00022B80" w:rsidRPr="00F7351C">
        <w:t xml:space="preserve">This paper will </w:t>
      </w:r>
      <w:r w:rsidR="005B2F71" w:rsidRPr="00F7351C">
        <w:t xml:space="preserve">present our </w:t>
      </w:r>
      <w:r w:rsidRPr="00F7351C">
        <w:t>simulation result</w:t>
      </w:r>
      <w:r w:rsidR="00E67A32">
        <w:t xml:space="preserve">s separately </w:t>
      </w:r>
      <w:r w:rsidR="0086555F">
        <w:t xml:space="preserve">for the </w:t>
      </w:r>
      <w:r w:rsidR="00E67A32">
        <w:t>various options proposed</w:t>
      </w:r>
      <w:r w:rsidR="00CF4FB1" w:rsidRPr="00F7351C">
        <w:t xml:space="preserve">. </w:t>
      </w:r>
    </w:p>
    <w:p w14:paraId="5A5A18B0" w14:textId="7D126994" w:rsidR="00CF563D" w:rsidRDefault="00CF563D" w:rsidP="00CF563D">
      <w:pPr>
        <w:pStyle w:val="Heading1"/>
        <w:ind w:left="432"/>
      </w:pPr>
      <w:r>
        <w:t>PDSCH Performance Test</w:t>
      </w:r>
    </w:p>
    <w:p w14:paraId="7CF5CD9E" w14:textId="0353A01A" w:rsidR="00605887" w:rsidRDefault="00605887" w:rsidP="00022B80">
      <w:pPr>
        <w:pStyle w:val="Heading2"/>
      </w:pPr>
      <w:r>
        <w:t xml:space="preserve">Average Peak </w:t>
      </w:r>
      <w:r w:rsidR="00FF2A3C">
        <w:t>Throughput Computation</w:t>
      </w:r>
    </w:p>
    <w:p w14:paraId="45F26EF0" w14:textId="413827BB" w:rsidR="000E74C2" w:rsidRDefault="008B1B08" w:rsidP="008B1B08">
      <w:pPr>
        <w:rPr>
          <w:lang w:val="en-GB"/>
        </w:rPr>
      </w:pPr>
      <w:r>
        <w:rPr>
          <w:lang w:val="en-GB"/>
        </w:rPr>
        <w:t xml:space="preserve">According to the agreements </w:t>
      </w:r>
      <w:r w:rsidR="00F908D8">
        <w:rPr>
          <w:lang w:val="en-GB"/>
        </w:rPr>
        <w:t xml:space="preserve">including baseline simulation assumptions </w:t>
      </w:r>
      <w:r>
        <w:rPr>
          <w:lang w:val="en-GB"/>
        </w:rPr>
        <w:t>in the previous meetings [1], t</w:t>
      </w:r>
      <w:r w:rsidRPr="008B1B08">
        <w:rPr>
          <w:lang w:val="en-GB"/>
        </w:rPr>
        <w:t xml:space="preserve">he test </w:t>
      </w:r>
      <w:r>
        <w:rPr>
          <w:lang w:val="en-GB"/>
        </w:rPr>
        <w:t xml:space="preserve">is </w:t>
      </w:r>
      <w:r w:rsidRPr="008B1B08">
        <w:rPr>
          <w:lang w:val="en-GB"/>
        </w:rPr>
        <w:t xml:space="preserve">based on </w:t>
      </w:r>
      <w:r>
        <w:rPr>
          <w:lang w:val="en-GB"/>
        </w:rPr>
        <w:t xml:space="preserve">a </w:t>
      </w:r>
      <w:r w:rsidR="000E74C2">
        <w:rPr>
          <w:lang w:val="en-GB"/>
        </w:rPr>
        <w:t xml:space="preserve">random duration of the </w:t>
      </w:r>
      <w:r w:rsidRPr="008B1B08">
        <w:rPr>
          <w:lang w:val="en-GB"/>
        </w:rPr>
        <w:t>PDSCH allocation</w:t>
      </w:r>
      <w:r>
        <w:rPr>
          <w:lang w:val="en-GB"/>
        </w:rPr>
        <w:t xml:space="preserve"> </w:t>
      </w:r>
      <w:r w:rsidR="000E74C2">
        <w:rPr>
          <w:lang w:val="en-GB"/>
        </w:rPr>
        <w:t>for each Downlink Periodicity/FFP</w:t>
      </w:r>
      <w:r w:rsidRPr="008B1B08">
        <w:rPr>
          <w:lang w:val="en-GB"/>
        </w:rPr>
        <w:t xml:space="preserve">, </w:t>
      </w:r>
      <w:r w:rsidR="000E74C2">
        <w:rPr>
          <w:lang w:val="en-GB"/>
        </w:rPr>
        <w:t xml:space="preserve">and each FFP is subject to random </w:t>
      </w:r>
      <w:r w:rsidRPr="008B1B08">
        <w:rPr>
          <w:lang w:val="en-GB"/>
        </w:rPr>
        <w:t xml:space="preserve">LBT failure. </w:t>
      </w:r>
    </w:p>
    <w:p w14:paraId="15FD67DA" w14:textId="6306F40E" w:rsidR="008B1B08" w:rsidRDefault="000E74C2" w:rsidP="008B1B08">
      <w:pPr>
        <w:rPr>
          <w:lang w:val="en-GB"/>
        </w:rPr>
      </w:pPr>
      <w:r>
        <w:rPr>
          <w:lang w:val="en-GB"/>
        </w:rPr>
        <w:t xml:space="preserve">For the purposes of the results </w:t>
      </w:r>
      <w:r w:rsidR="00F908D8">
        <w:rPr>
          <w:lang w:val="en-GB"/>
        </w:rPr>
        <w:t>in this contribution</w:t>
      </w:r>
      <w:r>
        <w:rPr>
          <w:lang w:val="en-GB"/>
        </w:rPr>
        <w:t xml:space="preserve">, </w:t>
      </w:r>
      <w:r w:rsidR="00F908D8">
        <w:rPr>
          <w:lang w:val="en-GB"/>
        </w:rPr>
        <w:t xml:space="preserve">the </w:t>
      </w:r>
      <w:r>
        <w:rPr>
          <w:lang w:val="en-GB"/>
        </w:rPr>
        <w:t xml:space="preserve">Average Peak Throughput has been computed including LBT failures but since this is an independent variable, it has </w:t>
      </w:r>
      <w:r w:rsidR="0077791A">
        <w:rPr>
          <w:lang w:val="en-GB"/>
        </w:rPr>
        <w:t>the same effect of a scaling factor</w:t>
      </w:r>
      <w:r w:rsidR="008B1B08" w:rsidRPr="008B1B08">
        <w:rPr>
          <w:lang w:val="en-GB"/>
        </w:rPr>
        <w:t>.</w:t>
      </w:r>
    </w:p>
    <w:p w14:paraId="1806BE0C" w14:textId="77777777" w:rsidR="00F80854" w:rsidRPr="00782A0F" w:rsidRDefault="00F80854" w:rsidP="00F80854">
      <w:pPr>
        <w:rPr>
          <w:b/>
          <w:bCs/>
          <w:lang w:val="en-GB"/>
        </w:rPr>
      </w:pPr>
      <w:proofErr w:type="gramStart"/>
      <w:r>
        <w:rPr>
          <w:b/>
          <w:bCs/>
          <w:lang w:val="en-GB"/>
        </w:rPr>
        <w:t>Observation :</w:t>
      </w:r>
      <w:proofErr w:type="gramEnd"/>
      <w:r>
        <w:rPr>
          <w:b/>
          <w:bCs/>
          <w:lang w:val="en-GB"/>
        </w:rPr>
        <w:t xml:space="preserve"> p</w:t>
      </w:r>
      <w:r>
        <w:rPr>
          <w:b/>
          <w:bCs/>
          <w:vertAlign w:val="subscript"/>
          <w:lang w:val="en-GB"/>
        </w:rPr>
        <w:t>LBT</w:t>
      </w:r>
      <w:r>
        <w:rPr>
          <w:b/>
          <w:bCs/>
          <w:lang w:val="en-GB"/>
        </w:rPr>
        <w:t xml:space="preserve"> can be used as a scaling factor on the Average Peak Throughput as computed according to this section;</w:t>
      </w:r>
    </w:p>
    <w:p w14:paraId="1CCDA384" w14:textId="77777777" w:rsidR="00F80854" w:rsidRPr="008B1B08" w:rsidRDefault="00F80854" w:rsidP="008B1B08">
      <w:pPr>
        <w:rPr>
          <w:lang w:val="en-GB"/>
        </w:rPr>
      </w:pPr>
    </w:p>
    <w:p w14:paraId="773CFF32" w14:textId="6EE24EAC" w:rsidR="008B1B08" w:rsidRPr="008B1B08" w:rsidRDefault="0077791A" w:rsidP="008B1B08">
      <w:pPr>
        <w:rPr>
          <w:lang w:val="en-GB"/>
        </w:rPr>
      </w:pPr>
      <w:r>
        <w:rPr>
          <w:lang w:val="en-GB"/>
        </w:rPr>
        <w:t xml:space="preserve">According to the </w:t>
      </w:r>
      <w:r w:rsidR="00907260">
        <w:rPr>
          <w:lang w:val="en-GB"/>
        </w:rPr>
        <w:t xml:space="preserve">baseline </w:t>
      </w:r>
      <w:r>
        <w:rPr>
          <w:lang w:val="en-GB"/>
        </w:rPr>
        <w:t xml:space="preserve">Simulation assumptions, </w:t>
      </w:r>
      <w:r w:rsidR="008B1B08" w:rsidRPr="008B1B08">
        <w:rPr>
          <w:lang w:val="en-GB"/>
        </w:rPr>
        <w:t xml:space="preserve">we have 4 possible </w:t>
      </w:r>
      <w:r>
        <w:rPr>
          <w:lang w:val="en-GB"/>
        </w:rPr>
        <w:t xml:space="preserve">durations </w:t>
      </w:r>
      <w:r w:rsidR="008B1B08" w:rsidRPr="008B1B08">
        <w:rPr>
          <w:lang w:val="en-GB"/>
        </w:rPr>
        <w:t>(in number of slots)</w:t>
      </w:r>
      <w:r>
        <w:rPr>
          <w:lang w:val="en-GB"/>
        </w:rPr>
        <w:t xml:space="preserve"> for the PDSCH allocation</w:t>
      </w:r>
      <w:r w:rsidR="008B1B08" w:rsidRPr="008B1B08">
        <w:rPr>
          <w:lang w:val="en-GB"/>
        </w:rPr>
        <w:t xml:space="preserve">, and each of these possible </w:t>
      </w:r>
      <w:r>
        <w:rPr>
          <w:lang w:val="en-GB"/>
        </w:rPr>
        <w:t>duration in slots can have 4 possible durations (in symbols) f</w:t>
      </w:r>
      <w:r w:rsidR="008B1B08" w:rsidRPr="008B1B08">
        <w:rPr>
          <w:lang w:val="en-GB"/>
        </w:rPr>
        <w:t>or the last slot</w:t>
      </w:r>
      <w:r w:rsidR="00B57E7E">
        <w:rPr>
          <w:lang w:val="en-GB"/>
        </w:rPr>
        <w:t>.</w:t>
      </w:r>
      <w:r w:rsidR="008B1B08" w:rsidRPr="008B1B08">
        <w:rPr>
          <w:lang w:val="en-GB"/>
        </w:rPr>
        <w:t xml:space="preserve"> </w:t>
      </w:r>
    </w:p>
    <w:p w14:paraId="7A1718E5" w14:textId="2FFE9BEB" w:rsidR="008B1B08" w:rsidRDefault="008B1B08" w:rsidP="008B1B08">
      <w:pPr>
        <w:rPr>
          <w:lang w:val="en-GB"/>
        </w:rPr>
      </w:pPr>
      <w:r w:rsidRPr="008B1B08">
        <w:rPr>
          <w:lang w:val="en-GB"/>
        </w:rPr>
        <w:t xml:space="preserve">To compute the </w:t>
      </w:r>
      <w:r w:rsidR="00570DFE">
        <w:rPr>
          <w:lang w:val="en-GB"/>
        </w:rPr>
        <w:t xml:space="preserve">Average </w:t>
      </w:r>
      <w:r w:rsidRPr="008B1B08">
        <w:rPr>
          <w:lang w:val="en-GB"/>
        </w:rPr>
        <w:t>peak throughput for the simulation, the following Average TBS per COT</w:t>
      </w:r>
      <w:r w:rsidR="00727A52">
        <w:rPr>
          <w:lang w:val="en-GB"/>
        </w:rPr>
        <w:t xml:space="preserve"> can be computed</w:t>
      </w:r>
      <w:r w:rsidRPr="008B1B08">
        <w:rPr>
          <w:lang w:val="en-GB"/>
        </w:rPr>
        <w:t xml:space="preserve">:  </w:t>
      </w:r>
    </w:p>
    <w:p w14:paraId="63231395" w14:textId="7EED277E" w:rsidR="008B1B08" w:rsidRPr="008B1B08" w:rsidRDefault="00727A52" w:rsidP="008B1B08">
      <w:pPr>
        <w:rPr>
          <w:lang w:val="en-GB"/>
        </w:rPr>
      </w:pPr>
      <w:r>
        <w:rPr>
          <w:lang w:val="en-GB"/>
        </w:rPr>
        <w:t>-</w:t>
      </w:r>
      <w:r>
        <w:rPr>
          <w:lang w:val="en-GB"/>
        </w:rPr>
        <w:tab/>
      </w:r>
      <w:r w:rsidR="008B1B08" w:rsidRPr="008B1B08">
        <w:rPr>
          <w:lang w:val="en-GB"/>
        </w:rPr>
        <w:t xml:space="preserve">Average TBS of the </w:t>
      </w:r>
      <w:r>
        <w:rPr>
          <w:lang w:val="en-GB"/>
        </w:rPr>
        <w:t>last</w:t>
      </w:r>
      <w:r w:rsidR="008B1B08" w:rsidRPr="008B1B08">
        <w:rPr>
          <w:lang w:val="en-GB"/>
        </w:rPr>
        <w:t xml:space="preserve"> slot</w:t>
      </w:r>
      <w:r>
        <w:rPr>
          <w:lang w:val="en-GB"/>
        </w:rPr>
        <w:t xml:space="preserve"> in the Downlink Portion of the COT (a</w:t>
      </w:r>
      <w:r w:rsidR="008B1B08" w:rsidRPr="008B1B08">
        <w:rPr>
          <w:lang w:val="en-GB"/>
        </w:rPr>
        <w:t xml:space="preserve">veraged over the 4 possibilities for </w:t>
      </w:r>
      <w:r>
        <w:rPr>
          <w:lang w:val="en-GB"/>
        </w:rPr>
        <w:t xml:space="preserve">slot </w:t>
      </w:r>
      <w:r w:rsidR="008B1B08" w:rsidRPr="008B1B08">
        <w:rPr>
          <w:lang w:val="en-GB"/>
        </w:rPr>
        <w:t>duration</w:t>
      </w:r>
      <w:r w:rsidR="00F908D8">
        <w:rPr>
          <w:lang w:val="en-GB"/>
        </w:rPr>
        <w:t xml:space="preserve"> according to option 1</w:t>
      </w:r>
      <w:r>
        <w:rPr>
          <w:lang w:val="en-GB"/>
        </w:rPr>
        <w:t>: {6,9,12,14}</w:t>
      </w:r>
      <w:proofErr w:type="gramStart"/>
      <w:r>
        <w:rPr>
          <w:lang w:val="en-GB"/>
        </w:rPr>
        <w:t>);</w:t>
      </w:r>
      <w:proofErr w:type="gramEnd"/>
      <w:r w:rsidR="008B1B08" w:rsidRPr="008B1B08">
        <w:rPr>
          <w:lang w:val="en-GB"/>
        </w:rPr>
        <w:t xml:space="preserve"> </w:t>
      </w:r>
    </w:p>
    <w:p w14:paraId="4E43580A" w14:textId="0434AB0B" w:rsidR="008B1B08" w:rsidRPr="008B1B08" w:rsidRDefault="008B1B08" w:rsidP="00BA002D">
      <w:pPr>
        <w:rPr>
          <w:lang w:val="en-GB"/>
        </w:rPr>
      </w:pPr>
      <w:r w:rsidRPr="008B1B08">
        <w:rPr>
          <w:lang w:val="en-GB"/>
        </w:rPr>
        <w:t>-</w:t>
      </w:r>
      <w:r w:rsidRPr="008B1B08">
        <w:rPr>
          <w:lang w:val="en-GB"/>
        </w:rPr>
        <w:tab/>
        <w:t xml:space="preserve">Average TBS within the COT, averaged over the 4 </w:t>
      </w:r>
      <w:r w:rsidR="003C18E6">
        <w:rPr>
          <w:lang w:val="en-GB"/>
        </w:rPr>
        <w:t xml:space="preserve">possible TBS according to the </w:t>
      </w:r>
      <w:r w:rsidRPr="008B1B08">
        <w:rPr>
          <w:lang w:val="en-GB"/>
        </w:rPr>
        <w:t>COT duration</w:t>
      </w:r>
      <w:r w:rsidR="003C18E6">
        <w:rPr>
          <w:lang w:val="en-GB"/>
        </w:rPr>
        <w:t>s</w:t>
      </w:r>
      <w:r w:rsidR="00727A52">
        <w:rPr>
          <w:lang w:val="en-GB"/>
        </w:rPr>
        <w:t xml:space="preserve"> in slot (</w:t>
      </w:r>
      <w:r w:rsidR="003C18E6">
        <w:rPr>
          <w:lang w:val="en-GB"/>
        </w:rPr>
        <w:t xml:space="preserve">separately collected for </w:t>
      </w:r>
      <w:r w:rsidR="00727A52">
        <w:rPr>
          <w:lang w:val="en-GB"/>
        </w:rPr>
        <w:t>Option 1={2,3,5,6}</w:t>
      </w:r>
      <w:r w:rsidR="003C18E6">
        <w:rPr>
          <w:lang w:val="en-GB"/>
        </w:rPr>
        <w:t xml:space="preserve"> Slots</w:t>
      </w:r>
      <w:r w:rsidR="00727A52">
        <w:rPr>
          <w:lang w:val="en-GB"/>
        </w:rPr>
        <w:t xml:space="preserve"> or Option 2={2,4,6,7}</w:t>
      </w:r>
      <w:r w:rsidR="003C18E6">
        <w:rPr>
          <w:lang w:val="en-GB"/>
        </w:rPr>
        <w:t xml:space="preserve"> Slots</w:t>
      </w:r>
      <w:r w:rsidR="00727A52">
        <w:rPr>
          <w:lang w:val="en-GB"/>
        </w:rPr>
        <w:t xml:space="preserve">), </w:t>
      </w:r>
      <w:r w:rsidR="00BA002D">
        <w:rPr>
          <w:lang w:val="en-GB"/>
        </w:rPr>
        <w:t>using the Average</w:t>
      </w:r>
      <w:r w:rsidR="00F908D8">
        <w:rPr>
          <w:lang w:val="en-GB"/>
        </w:rPr>
        <w:t xml:space="preserve"> </w:t>
      </w:r>
      <w:r w:rsidR="00BA002D">
        <w:rPr>
          <w:lang w:val="en-GB"/>
        </w:rPr>
        <w:t>TBS computed in the previous step</w:t>
      </w:r>
      <w:r w:rsidR="003C18E6">
        <w:rPr>
          <w:lang w:val="en-GB"/>
        </w:rPr>
        <w:t xml:space="preserve"> </w:t>
      </w:r>
      <w:r w:rsidR="00AF50FD">
        <w:rPr>
          <w:lang w:val="en-GB"/>
        </w:rPr>
        <w:t>for the last slot.</w:t>
      </w:r>
    </w:p>
    <w:p w14:paraId="0895578B" w14:textId="6F645954" w:rsidR="008B1B08" w:rsidRPr="008B1B08" w:rsidRDefault="00BA002D" w:rsidP="008B1B08">
      <w:pPr>
        <w:rPr>
          <w:lang w:val="en-GB"/>
        </w:rPr>
      </w:pPr>
      <w:r>
        <w:rPr>
          <w:lang w:val="en-GB"/>
        </w:rPr>
        <w:t xml:space="preserve">The </w:t>
      </w:r>
      <w:r w:rsidR="008B1B08" w:rsidRPr="008B1B08">
        <w:rPr>
          <w:lang w:val="en-GB"/>
        </w:rPr>
        <w:t xml:space="preserve">average TBS per COT </w:t>
      </w:r>
      <w:r>
        <w:rPr>
          <w:lang w:val="en-GB"/>
        </w:rPr>
        <w:t xml:space="preserve">is </w:t>
      </w:r>
      <w:r w:rsidR="0075425F">
        <w:rPr>
          <w:lang w:val="en-GB"/>
        </w:rPr>
        <w:t xml:space="preserve">used to compute the average Throughput, accounting for the </w:t>
      </w:r>
      <w:r w:rsidR="008B1B08" w:rsidRPr="008B1B08">
        <w:rPr>
          <w:lang w:val="en-GB"/>
        </w:rPr>
        <w:t xml:space="preserve">periodicity of the </w:t>
      </w:r>
      <w:r w:rsidR="0075425F">
        <w:rPr>
          <w:lang w:val="en-GB"/>
        </w:rPr>
        <w:t>Downlink</w:t>
      </w:r>
      <w:r w:rsidR="008B1B08" w:rsidRPr="008B1B08">
        <w:rPr>
          <w:lang w:val="en-GB"/>
        </w:rPr>
        <w:t xml:space="preserve"> transmission (5ms) and </w:t>
      </w:r>
      <w:r>
        <w:rPr>
          <w:lang w:val="en-GB"/>
        </w:rPr>
        <w:t xml:space="preserve">the </w:t>
      </w:r>
      <w:r w:rsidR="00B57E7E">
        <w:rPr>
          <w:lang w:val="en-GB"/>
        </w:rPr>
        <w:t xml:space="preserve">presence of the </w:t>
      </w:r>
      <w:r>
        <w:rPr>
          <w:lang w:val="en-GB"/>
        </w:rPr>
        <w:t xml:space="preserve">SSB </w:t>
      </w:r>
      <w:r w:rsidR="00B57E7E">
        <w:rPr>
          <w:lang w:val="en-GB"/>
        </w:rPr>
        <w:t>slot</w:t>
      </w:r>
      <w:r w:rsidR="008B1B08" w:rsidRPr="008B1B08">
        <w:rPr>
          <w:lang w:val="en-GB"/>
        </w:rPr>
        <w:t>.</w:t>
      </w:r>
    </w:p>
    <w:p w14:paraId="3A31AD3C" w14:textId="07122D81" w:rsidR="000C002D" w:rsidRDefault="000C002D" w:rsidP="000C002D">
      <w:pPr>
        <w:rPr>
          <w:b/>
          <w:bCs/>
          <w:lang w:val="en-GB"/>
        </w:rPr>
      </w:pPr>
      <w:proofErr w:type="gramStart"/>
      <w:r w:rsidRPr="000C002D">
        <w:rPr>
          <w:b/>
          <w:bCs/>
          <w:lang w:val="en-GB"/>
        </w:rPr>
        <w:t>Observation :</w:t>
      </w:r>
      <w:proofErr w:type="gramEnd"/>
      <w:r>
        <w:rPr>
          <w:b/>
          <w:bCs/>
          <w:lang w:val="en-GB"/>
        </w:rPr>
        <w:t xml:space="preserve"> </w:t>
      </w:r>
      <w:r w:rsidR="00CF084C">
        <w:rPr>
          <w:b/>
          <w:bCs/>
          <w:lang w:val="en-GB"/>
        </w:rPr>
        <w:t>For the purposes of simulation alignment, t</w:t>
      </w:r>
      <w:r>
        <w:rPr>
          <w:b/>
          <w:bCs/>
          <w:lang w:val="en-GB"/>
        </w:rPr>
        <w:t xml:space="preserve">he Peak throughput has been computed averaging </w:t>
      </w:r>
      <w:r w:rsidR="00664502">
        <w:rPr>
          <w:b/>
          <w:bCs/>
          <w:lang w:val="en-GB"/>
        </w:rPr>
        <w:t xml:space="preserve">the equally probable </w:t>
      </w:r>
      <w:r w:rsidR="00A85B89">
        <w:rPr>
          <w:b/>
          <w:bCs/>
          <w:lang w:val="en-GB"/>
        </w:rPr>
        <w:t xml:space="preserve">Peak </w:t>
      </w:r>
      <w:r w:rsidR="00896CAC">
        <w:rPr>
          <w:b/>
          <w:bCs/>
          <w:lang w:val="en-GB"/>
        </w:rPr>
        <w:t xml:space="preserve">throughput </w:t>
      </w:r>
      <w:r w:rsidR="00A85B89">
        <w:rPr>
          <w:b/>
          <w:bCs/>
          <w:lang w:val="en-GB"/>
        </w:rPr>
        <w:t>obtained with each COT and last slot duration combination;</w:t>
      </w:r>
    </w:p>
    <w:p w14:paraId="739598AD" w14:textId="77777777" w:rsidR="004032C0" w:rsidRDefault="004032C0" w:rsidP="004032C0">
      <w:r>
        <w:t xml:space="preserve">These simulation results have been obtained using the Simulation Assumption in [3]. </w:t>
      </w:r>
    </w:p>
    <w:p w14:paraId="4D0F0CC6" w14:textId="77777777" w:rsidR="004032C0" w:rsidRPr="00C467D1" w:rsidRDefault="004032C0" w:rsidP="004032C0">
      <w:r>
        <w:lastRenderedPageBreak/>
        <w:t xml:space="preserve">For the duration of the last slot in the Downlink Portion of the COT, the baseline Option 1 only has been used </w:t>
      </w:r>
      <w:r>
        <w:rPr>
          <w:lang w:val="en-GB"/>
        </w:rPr>
        <w:t>for evaluation ({6,9,12,14} Symbols)</w:t>
      </w:r>
      <w:r w:rsidRPr="008B1B08">
        <w:rPr>
          <w:lang w:val="en-GB"/>
        </w:rPr>
        <w:t>.</w:t>
      </w:r>
    </w:p>
    <w:p w14:paraId="5F6860BD" w14:textId="6C33D08F" w:rsidR="004032C0" w:rsidRDefault="004032C0" w:rsidP="000C002D">
      <w:pPr>
        <w:rPr>
          <w:b/>
          <w:bCs/>
          <w:lang w:val="en-GB"/>
        </w:rPr>
      </w:pPr>
      <w:proofErr w:type="gramStart"/>
      <w:r w:rsidRPr="000C002D">
        <w:rPr>
          <w:b/>
          <w:bCs/>
          <w:lang w:val="en-GB"/>
        </w:rPr>
        <w:t>Observation :</w:t>
      </w:r>
      <w:proofErr w:type="gramEnd"/>
      <w:r>
        <w:rPr>
          <w:b/>
          <w:bCs/>
          <w:lang w:val="en-GB"/>
        </w:rPr>
        <w:t xml:space="preserve"> All simulations included use the baseline option 1 (</w:t>
      </w:r>
      <w:r w:rsidRPr="004032C0">
        <w:rPr>
          <w:b/>
          <w:bCs/>
          <w:lang w:val="en-GB"/>
        </w:rPr>
        <w:t>{6,9,12,14} Symbols</w:t>
      </w:r>
      <w:r>
        <w:rPr>
          <w:b/>
          <w:bCs/>
          <w:lang w:val="en-GB"/>
        </w:rPr>
        <w:t>) for the duration of the last slot in the downlink portion of the COT.</w:t>
      </w:r>
    </w:p>
    <w:p w14:paraId="2F5BE60F" w14:textId="77777777" w:rsidR="004032C0" w:rsidRDefault="004032C0" w:rsidP="000C002D">
      <w:pPr>
        <w:rPr>
          <w:b/>
          <w:bCs/>
          <w:lang w:val="en-GB"/>
        </w:rPr>
      </w:pPr>
    </w:p>
    <w:p w14:paraId="5A90F8D1" w14:textId="162C3573" w:rsidR="00C467D1" w:rsidRDefault="00C467D1" w:rsidP="00C2359D">
      <w:pPr>
        <w:pStyle w:val="Heading1"/>
        <w:tabs>
          <w:tab w:val="clear" w:pos="7902"/>
          <w:tab w:val="num" w:pos="360"/>
        </w:tabs>
        <w:ind w:hanging="7902"/>
        <w:rPr>
          <w:rFonts w:cs="Arial"/>
          <w:lang w:val="en-US"/>
        </w:rPr>
      </w:pPr>
      <w:r>
        <w:rPr>
          <w:rFonts w:cs="Arial"/>
          <w:lang w:val="en-US"/>
        </w:rPr>
        <w:t>Simulation Results</w:t>
      </w:r>
      <w:r w:rsidR="004032C0">
        <w:rPr>
          <w:rFonts w:cs="Arial"/>
          <w:lang w:val="en-US"/>
        </w:rPr>
        <w:t xml:space="preserve"> for 2RX</w:t>
      </w:r>
    </w:p>
    <w:p w14:paraId="0DCBBD13" w14:textId="190B1E2A" w:rsidR="00C2359D" w:rsidRDefault="00C2359D" w:rsidP="00C467D1">
      <w:pPr>
        <w:pStyle w:val="Heading2"/>
      </w:pPr>
      <w:r>
        <w:t>Simulation Results for P</w:t>
      </w:r>
      <w:r w:rsidRPr="00C2359D">
        <w:rPr>
          <w:vertAlign w:val="subscript"/>
        </w:rPr>
        <w:t>LBT</w:t>
      </w:r>
      <w:r>
        <w:t>=0.5</w:t>
      </w:r>
    </w:p>
    <w:p w14:paraId="795BB080" w14:textId="538248FE" w:rsidR="00243584" w:rsidRDefault="00243584" w:rsidP="00243584">
      <w:pPr>
        <w:pStyle w:val="Heading3"/>
      </w:pPr>
      <w:r>
        <w:t>Simulation Results with COT</w:t>
      </w:r>
      <w:proofErr w:type="gramStart"/>
      <w:r>
        <w:t>=[</w:t>
      </w:r>
      <w:proofErr w:type="gramEnd"/>
      <w:r>
        <w:t>2,3,5,6] (Option 1)</w:t>
      </w:r>
    </w:p>
    <w:tbl>
      <w:tblPr>
        <w:tblStyle w:val="TableGrid"/>
        <w:tblpPr w:leftFromText="180" w:rightFromText="180" w:vertAnchor="text" w:horzAnchor="page" w:tblpX="1891" w:tblpY="8"/>
        <w:tblW w:w="0" w:type="auto"/>
        <w:tblLook w:val="04A0" w:firstRow="1" w:lastRow="0" w:firstColumn="1" w:lastColumn="0" w:noHBand="0" w:noVBand="1"/>
      </w:tblPr>
      <w:tblGrid>
        <w:gridCol w:w="985"/>
        <w:gridCol w:w="3060"/>
        <w:gridCol w:w="3600"/>
        <w:gridCol w:w="1976"/>
      </w:tblGrid>
      <w:tr w:rsidR="00243584" w14:paraId="783B4442" w14:textId="77777777" w:rsidTr="0023531B">
        <w:tc>
          <w:tcPr>
            <w:tcW w:w="985" w:type="dxa"/>
          </w:tcPr>
          <w:p w14:paraId="1B47AE21" w14:textId="77777777" w:rsidR="00243584" w:rsidRPr="00D0068A" w:rsidRDefault="00243584" w:rsidP="0023531B">
            <w:pPr>
              <w:jc w:val="center"/>
              <w:rPr>
                <w:b/>
                <w:bCs/>
              </w:rPr>
            </w:pPr>
            <w:r w:rsidRPr="00D0068A">
              <w:rPr>
                <w:b/>
                <w:bCs/>
              </w:rPr>
              <w:t>CBW [MHz]</w:t>
            </w:r>
          </w:p>
        </w:tc>
        <w:tc>
          <w:tcPr>
            <w:tcW w:w="3060" w:type="dxa"/>
          </w:tcPr>
          <w:p w14:paraId="27EFEA00" w14:textId="77777777" w:rsidR="00243584" w:rsidRPr="00D0068A" w:rsidRDefault="00243584" w:rsidP="0023531B">
            <w:pPr>
              <w:jc w:val="center"/>
              <w:rPr>
                <w:b/>
                <w:bCs/>
              </w:rPr>
            </w:pPr>
            <w:r w:rsidRPr="00D0068A">
              <w:rPr>
                <w:b/>
                <w:bCs/>
              </w:rPr>
              <w:t>Average Peak Throughput</w:t>
            </w:r>
            <w:r>
              <w:rPr>
                <w:b/>
                <w:bCs/>
              </w:rPr>
              <w:t xml:space="preserve"> [Mbps] (For Alignment only)</w:t>
            </w:r>
          </w:p>
        </w:tc>
        <w:tc>
          <w:tcPr>
            <w:tcW w:w="3600" w:type="dxa"/>
          </w:tcPr>
          <w:p w14:paraId="39F0DCD0" w14:textId="77777777" w:rsidR="00243584" w:rsidRPr="00D0068A" w:rsidRDefault="00243584" w:rsidP="0023531B">
            <w:pPr>
              <w:jc w:val="center"/>
              <w:rPr>
                <w:b/>
                <w:bCs/>
              </w:rPr>
            </w:pPr>
            <w:r>
              <w:rPr>
                <w:b/>
                <w:bCs/>
              </w:rPr>
              <w:t xml:space="preserve">Alignment </w:t>
            </w:r>
            <w:r w:rsidRPr="00D0068A">
              <w:rPr>
                <w:b/>
                <w:bCs/>
              </w:rPr>
              <w:t>SNR</w:t>
            </w:r>
            <w:r>
              <w:rPr>
                <w:b/>
                <w:bCs/>
              </w:rPr>
              <w:t xml:space="preserve"> </w:t>
            </w:r>
            <w:r w:rsidRPr="00D0068A">
              <w:rPr>
                <w:b/>
                <w:bCs/>
              </w:rPr>
              <w:t xml:space="preserve">[dB] </w:t>
            </w:r>
            <w:r w:rsidRPr="00D0068A">
              <w:rPr>
                <w:b/>
                <w:bCs/>
              </w:rPr>
              <w:br/>
              <w:t>(@70% of Average Peak Throughput)</w:t>
            </w:r>
          </w:p>
        </w:tc>
        <w:tc>
          <w:tcPr>
            <w:tcW w:w="1976" w:type="dxa"/>
          </w:tcPr>
          <w:p w14:paraId="6853F718" w14:textId="77777777" w:rsidR="00243584" w:rsidRPr="00D0068A" w:rsidRDefault="00243584" w:rsidP="0023531B">
            <w:pPr>
              <w:jc w:val="center"/>
              <w:rPr>
                <w:b/>
                <w:bCs/>
              </w:rPr>
            </w:pPr>
            <w:r w:rsidRPr="00D0068A">
              <w:rPr>
                <w:b/>
                <w:bCs/>
              </w:rPr>
              <w:t>Impairment SNR [dB]</w:t>
            </w:r>
          </w:p>
        </w:tc>
      </w:tr>
      <w:tr w:rsidR="00243584" w14:paraId="1C21A740" w14:textId="77777777" w:rsidTr="0023531B">
        <w:tc>
          <w:tcPr>
            <w:tcW w:w="985" w:type="dxa"/>
          </w:tcPr>
          <w:p w14:paraId="14B69170" w14:textId="77777777" w:rsidR="00243584" w:rsidRDefault="00243584" w:rsidP="0023531B">
            <w:r>
              <w:t>20</w:t>
            </w:r>
          </w:p>
        </w:tc>
        <w:tc>
          <w:tcPr>
            <w:tcW w:w="3060" w:type="dxa"/>
          </w:tcPr>
          <w:p w14:paraId="3AF63A19" w14:textId="77777777" w:rsidR="00243584" w:rsidRPr="008D53CA" w:rsidRDefault="00243584" w:rsidP="0023531B">
            <w:r w:rsidRPr="00F02CF0">
              <w:t>9 Mbps</w:t>
            </w:r>
          </w:p>
        </w:tc>
        <w:tc>
          <w:tcPr>
            <w:tcW w:w="3600" w:type="dxa"/>
          </w:tcPr>
          <w:p w14:paraId="131FA4B4" w14:textId="77777777" w:rsidR="00243584" w:rsidRDefault="00243584" w:rsidP="0023531B">
            <w:r>
              <w:t>11.4</w:t>
            </w:r>
          </w:p>
        </w:tc>
        <w:tc>
          <w:tcPr>
            <w:tcW w:w="1976" w:type="dxa"/>
          </w:tcPr>
          <w:p w14:paraId="3FFE5C24" w14:textId="77777777" w:rsidR="00243584" w:rsidRDefault="00243584" w:rsidP="0023531B">
            <w:r>
              <w:t>13.4</w:t>
            </w:r>
          </w:p>
        </w:tc>
      </w:tr>
      <w:tr w:rsidR="00243584" w14:paraId="1D32F64D" w14:textId="77777777" w:rsidTr="0023531B">
        <w:tc>
          <w:tcPr>
            <w:tcW w:w="985" w:type="dxa"/>
          </w:tcPr>
          <w:p w14:paraId="5219F161" w14:textId="77777777" w:rsidR="00243584" w:rsidRDefault="00243584" w:rsidP="0023531B">
            <w:r>
              <w:t>40</w:t>
            </w:r>
          </w:p>
        </w:tc>
        <w:tc>
          <w:tcPr>
            <w:tcW w:w="3060" w:type="dxa"/>
          </w:tcPr>
          <w:p w14:paraId="484DF9BE" w14:textId="77777777" w:rsidR="00243584" w:rsidRPr="008D53CA" w:rsidRDefault="00243584" w:rsidP="0023531B">
            <w:r w:rsidRPr="00F02CF0">
              <w:t>18.7 Mbps</w:t>
            </w:r>
          </w:p>
        </w:tc>
        <w:tc>
          <w:tcPr>
            <w:tcW w:w="3600" w:type="dxa"/>
          </w:tcPr>
          <w:p w14:paraId="7272D040" w14:textId="77777777" w:rsidR="00243584" w:rsidRDefault="00243584" w:rsidP="0023531B">
            <w:r>
              <w:t>11.5</w:t>
            </w:r>
          </w:p>
        </w:tc>
        <w:tc>
          <w:tcPr>
            <w:tcW w:w="1976" w:type="dxa"/>
          </w:tcPr>
          <w:p w14:paraId="39AC2C79" w14:textId="77777777" w:rsidR="00243584" w:rsidRDefault="00243584" w:rsidP="0023531B">
            <w:r>
              <w:t>13.5</w:t>
            </w:r>
          </w:p>
        </w:tc>
      </w:tr>
      <w:tr w:rsidR="00243584" w14:paraId="642FF2BC" w14:textId="77777777" w:rsidTr="0023531B">
        <w:tc>
          <w:tcPr>
            <w:tcW w:w="985" w:type="dxa"/>
          </w:tcPr>
          <w:p w14:paraId="471FA15E" w14:textId="77777777" w:rsidR="00243584" w:rsidRDefault="00243584" w:rsidP="0023531B">
            <w:r>
              <w:t>60</w:t>
            </w:r>
          </w:p>
        </w:tc>
        <w:tc>
          <w:tcPr>
            <w:tcW w:w="3060" w:type="dxa"/>
          </w:tcPr>
          <w:p w14:paraId="237E723C" w14:textId="77777777" w:rsidR="00243584" w:rsidRPr="008D53CA" w:rsidRDefault="00243584" w:rsidP="0023531B">
            <w:r w:rsidRPr="00F02CF0">
              <w:t>28.7 Mbps</w:t>
            </w:r>
          </w:p>
        </w:tc>
        <w:tc>
          <w:tcPr>
            <w:tcW w:w="3600" w:type="dxa"/>
          </w:tcPr>
          <w:p w14:paraId="44F12E87" w14:textId="77777777" w:rsidR="00243584" w:rsidRDefault="00243584" w:rsidP="0023531B">
            <w:r>
              <w:t>11.7</w:t>
            </w:r>
          </w:p>
        </w:tc>
        <w:tc>
          <w:tcPr>
            <w:tcW w:w="1976" w:type="dxa"/>
          </w:tcPr>
          <w:p w14:paraId="7392DCDD" w14:textId="77777777" w:rsidR="00243584" w:rsidRDefault="00243584" w:rsidP="0023531B">
            <w:r>
              <w:t>13.7</w:t>
            </w:r>
          </w:p>
        </w:tc>
      </w:tr>
      <w:tr w:rsidR="00243584" w14:paraId="2A204C20" w14:textId="77777777" w:rsidTr="0023531B">
        <w:tc>
          <w:tcPr>
            <w:tcW w:w="985" w:type="dxa"/>
          </w:tcPr>
          <w:p w14:paraId="1E7FF83B" w14:textId="77777777" w:rsidR="00243584" w:rsidRDefault="00243584" w:rsidP="0023531B">
            <w:r>
              <w:t>80</w:t>
            </w:r>
          </w:p>
        </w:tc>
        <w:tc>
          <w:tcPr>
            <w:tcW w:w="3060" w:type="dxa"/>
          </w:tcPr>
          <w:p w14:paraId="2E62B26C" w14:textId="77777777" w:rsidR="00243584" w:rsidRPr="008D53CA" w:rsidRDefault="00243584" w:rsidP="0023531B">
            <w:r w:rsidRPr="00F02CF0">
              <w:t>38.7 Mbps</w:t>
            </w:r>
          </w:p>
        </w:tc>
        <w:tc>
          <w:tcPr>
            <w:tcW w:w="3600" w:type="dxa"/>
          </w:tcPr>
          <w:p w14:paraId="1B639B8C" w14:textId="77777777" w:rsidR="00243584" w:rsidRDefault="00243584" w:rsidP="0023531B">
            <w:r>
              <w:t>11.9</w:t>
            </w:r>
          </w:p>
        </w:tc>
        <w:tc>
          <w:tcPr>
            <w:tcW w:w="1976" w:type="dxa"/>
          </w:tcPr>
          <w:p w14:paraId="57531A2E" w14:textId="77777777" w:rsidR="00243584" w:rsidRDefault="00243584" w:rsidP="0023531B">
            <w:r>
              <w:t>13.9</w:t>
            </w:r>
          </w:p>
        </w:tc>
      </w:tr>
    </w:tbl>
    <w:p w14:paraId="48370DD7" w14:textId="616D3B05" w:rsidR="00243584" w:rsidRPr="00243584" w:rsidRDefault="00243584" w:rsidP="00243584">
      <w:pPr>
        <w:rPr>
          <w:lang w:val="en-GB"/>
        </w:rPr>
      </w:pPr>
    </w:p>
    <w:p w14:paraId="367E2607" w14:textId="2085B402" w:rsidR="00243584" w:rsidRDefault="00243584" w:rsidP="00243584">
      <w:pPr>
        <w:rPr>
          <w:lang w:val="en-GB"/>
        </w:rPr>
      </w:pPr>
    </w:p>
    <w:p w14:paraId="445785EC" w14:textId="6CB9765D" w:rsidR="00243584" w:rsidRDefault="00243584" w:rsidP="00243584">
      <w:pPr>
        <w:rPr>
          <w:lang w:val="en-GB"/>
        </w:rPr>
      </w:pPr>
    </w:p>
    <w:p w14:paraId="21FEC081" w14:textId="77777777" w:rsidR="00243584" w:rsidRDefault="00243584" w:rsidP="00243584">
      <w:pPr>
        <w:rPr>
          <w:lang w:val="en-GB"/>
        </w:rPr>
      </w:pPr>
    </w:p>
    <w:p w14:paraId="738A3551" w14:textId="182C5AD1" w:rsidR="00243584" w:rsidRDefault="00243584" w:rsidP="00243584">
      <w:pPr>
        <w:rPr>
          <w:lang w:val="en-GB"/>
        </w:rPr>
      </w:pPr>
    </w:p>
    <w:p w14:paraId="78A4B719" w14:textId="77777777" w:rsidR="00243584" w:rsidRDefault="00243584" w:rsidP="00243584">
      <w:pPr>
        <w:rPr>
          <w:lang w:val="en-GB"/>
        </w:rPr>
      </w:pPr>
    </w:p>
    <w:p w14:paraId="4A23ACA6" w14:textId="77777777" w:rsidR="00243584" w:rsidRPr="00243584" w:rsidRDefault="00243584" w:rsidP="00243584">
      <w:pPr>
        <w:rPr>
          <w:lang w:val="en-GB"/>
        </w:rPr>
      </w:pPr>
    </w:p>
    <w:p w14:paraId="67E9C712" w14:textId="7BFD564A" w:rsidR="00243584" w:rsidRPr="00243584" w:rsidRDefault="00C2359D" w:rsidP="00243584">
      <w:pPr>
        <w:pStyle w:val="Heading3"/>
      </w:pPr>
      <w:r>
        <w:t>Simulation Results with COT</w:t>
      </w:r>
      <w:proofErr w:type="gramStart"/>
      <w:r>
        <w:t>=[</w:t>
      </w:r>
      <w:proofErr w:type="gramEnd"/>
      <w:r>
        <w:t>2,</w:t>
      </w:r>
      <w:r w:rsidR="00516404">
        <w:t>4</w:t>
      </w:r>
      <w:r>
        <w:t>,</w:t>
      </w:r>
      <w:r w:rsidR="00516404">
        <w:t>6</w:t>
      </w:r>
      <w:r>
        <w:t>,</w:t>
      </w:r>
      <w:r w:rsidR="00516404">
        <w:t>7</w:t>
      </w:r>
      <w:r>
        <w:t>]</w:t>
      </w:r>
      <w:r w:rsidR="00F02CF0">
        <w:t xml:space="preserve"> (Option 2)</w:t>
      </w:r>
    </w:p>
    <w:tbl>
      <w:tblPr>
        <w:tblStyle w:val="TableGrid"/>
        <w:tblpPr w:leftFromText="180" w:rightFromText="180" w:vertAnchor="text" w:horzAnchor="page" w:tblpX="1891" w:tblpY="8"/>
        <w:tblW w:w="0" w:type="auto"/>
        <w:tblLook w:val="04A0" w:firstRow="1" w:lastRow="0" w:firstColumn="1" w:lastColumn="0" w:noHBand="0" w:noVBand="1"/>
      </w:tblPr>
      <w:tblGrid>
        <w:gridCol w:w="985"/>
        <w:gridCol w:w="3060"/>
        <w:gridCol w:w="3600"/>
        <w:gridCol w:w="1976"/>
      </w:tblGrid>
      <w:tr w:rsidR="00243584" w14:paraId="4A8C3BF3" w14:textId="77777777" w:rsidTr="0023531B">
        <w:tc>
          <w:tcPr>
            <w:tcW w:w="985" w:type="dxa"/>
          </w:tcPr>
          <w:p w14:paraId="24990BE6" w14:textId="77777777" w:rsidR="00243584" w:rsidRPr="00D0068A" w:rsidRDefault="00243584" w:rsidP="0023531B">
            <w:pPr>
              <w:jc w:val="center"/>
              <w:rPr>
                <w:b/>
                <w:bCs/>
              </w:rPr>
            </w:pPr>
            <w:r w:rsidRPr="00D0068A">
              <w:rPr>
                <w:b/>
                <w:bCs/>
              </w:rPr>
              <w:t>CBW [MHz]</w:t>
            </w:r>
          </w:p>
        </w:tc>
        <w:tc>
          <w:tcPr>
            <w:tcW w:w="3060" w:type="dxa"/>
          </w:tcPr>
          <w:p w14:paraId="1E6A2F47" w14:textId="77777777" w:rsidR="00243584" w:rsidRPr="00D0068A" w:rsidRDefault="00243584" w:rsidP="0023531B">
            <w:pPr>
              <w:jc w:val="center"/>
              <w:rPr>
                <w:b/>
                <w:bCs/>
              </w:rPr>
            </w:pPr>
            <w:r w:rsidRPr="00D0068A">
              <w:rPr>
                <w:b/>
                <w:bCs/>
              </w:rPr>
              <w:t>Average Peak Throughput</w:t>
            </w:r>
            <w:r>
              <w:rPr>
                <w:b/>
                <w:bCs/>
              </w:rPr>
              <w:t xml:space="preserve"> [Mbps] (For Alignment only)</w:t>
            </w:r>
          </w:p>
        </w:tc>
        <w:tc>
          <w:tcPr>
            <w:tcW w:w="3600" w:type="dxa"/>
          </w:tcPr>
          <w:p w14:paraId="6AA47D86" w14:textId="77777777" w:rsidR="00243584" w:rsidRPr="00D0068A" w:rsidRDefault="00243584" w:rsidP="0023531B">
            <w:pPr>
              <w:jc w:val="center"/>
              <w:rPr>
                <w:b/>
                <w:bCs/>
              </w:rPr>
            </w:pPr>
            <w:r>
              <w:rPr>
                <w:b/>
                <w:bCs/>
              </w:rPr>
              <w:t xml:space="preserve">Alignment </w:t>
            </w:r>
            <w:r w:rsidRPr="00D0068A">
              <w:rPr>
                <w:b/>
                <w:bCs/>
              </w:rPr>
              <w:t>SNR</w:t>
            </w:r>
            <w:r>
              <w:rPr>
                <w:b/>
                <w:bCs/>
              </w:rPr>
              <w:t xml:space="preserve"> </w:t>
            </w:r>
            <w:r w:rsidRPr="00D0068A">
              <w:rPr>
                <w:b/>
                <w:bCs/>
              </w:rPr>
              <w:t xml:space="preserve">[dB] </w:t>
            </w:r>
            <w:r w:rsidRPr="00D0068A">
              <w:rPr>
                <w:b/>
                <w:bCs/>
              </w:rPr>
              <w:br/>
              <w:t>(@70% of Average Peak Throughput)</w:t>
            </w:r>
          </w:p>
        </w:tc>
        <w:tc>
          <w:tcPr>
            <w:tcW w:w="1976" w:type="dxa"/>
          </w:tcPr>
          <w:p w14:paraId="43706980" w14:textId="77777777" w:rsidR="00243584" w:rsidRPr="00D0068A" w:rsidRDefault="00243584" w:rsidP="0023531B">
            <w:pPr>
              <w:jc w:val="center"/>
              <w:rPr>
                <w:b/>
                <w:bCs/>
              </w:rPr>
            </w:pPr>
            <w:r w:rsidRPr="00D0068A">
              <w:rPr>
                <w:b/>
                <w:bCs/>
              </w:rPr>
              <w:t>Impairment SNR [dB]</w:t>
            </w:r>
          </w:p>
        </w:tc>
      </w:tr>
      <w:tr w:rsidR="00243584" w14:paraId="622C9584" w14:textId="77777777" w:rsidTr="0023531B">
        <w:tc>
          <w:tcPr>
            <w:tcW w:w="985" w:type="dxa"/>
          </w:tcPr>
          <w:p w14:paraId="00E4BB10" w14:textId="77777777" w:rsidR="00243584" w:rsidRDefault="00243584" w:rsidP="0023531B">
            <w:r>
              <w:t>20</w:t>
            </w:r>
          </w:p>
        </w:tc>
        <w:tc>
          <w:tcPr>
            <w:tcW w:w="3060" w:type="dxa"/>
          </w:tcPr>
          <w:p w14:paraId="61E909DC" w14:textId="77777777" w:rsidR="00243584" w:rsidRPr="008D53CA" w:rsidRDefault="00243584" w:rsidP="0023531B">
            <w:r w:rsidRPr="00084A58">
              <w:t>10.8 Mbps</w:t>
            </w:r>
          </w:p>
        </w:tc>
        <w:tc>
          <w:tcPr>
            <w:tcW w:w="3600" w:type="dxa"/>
          </w:tcPr>
          <w:p w14:paraId="442C2DD7" w14:textId="3C6AB7CD" w:rsidR="00243584" w:rsidRDefault="00243584" w:rsidP="0023531B">
            <w:r>
              <w:t>11.</w:t>
            </w:r>
            <w:r w:rsidR="00962FAC">
              <w:t>4</w:t>
            </w:r>
          </w:p>
        </w:tc>
        <w:tc>
          <w:tcPr>
            <w:tcW w:w="1976" w:type="dxa"/>
          </w:tcPr>
          <w:p w14:paraId="6DE76C24" w14:textId="77777777" w:rsidR="00243584" w:rsidRDefault="00243584" w:rsidP="0023531B">
            <w:r>
              <w:t>13.4</w:t>
            </w:r>
          </w:p>
        </w:tc>
      </w:tr>
      <w:tr w:rsidR="00243584" w14:paraId="149BAAF6" w14:textId="77777777" w:rsidTr="0023531B">
        <w:tc>
          <w:tcPr>
            <w:tcW w:w="985" w:type="dxa"/>
          </w:tcPr>
          <w:p w14:paraId="6370CD48" w14:textId="77777777" w:rsidR="00243584" w:rsidRDefault="00243584" w:rsidP="0023531B">
            <w:r>
              <w:t>40</w:t>
            </w:r>
          </w:p>
        </w:tc>
        <w:tc>
          <w:tcPr>
            <w:tcW w:w="3060" w:type="dxa"/>
          </w:tcPr>
          <w:p w14:paraId="7980254F" w14:textId="77777777" w:rsidR="00243584" w:rsidRPr="008D53CA" w:rsidRDefault="00243584" w:rsidP="0023531B">
            <w:r w:rsidRPr="00084A58">
              <w:t>22.5 Mbps</w:t>
            </w:r>
          </w:p>
        </w:tc>
        <w:tc>
          <w:tcPr>
            <w:tcW w:w="3600" w:type="dxa"/>
          </w:tcPr>
          <w:p w14:paraId="442445F4" w14:textId="77777777" w:rsidR="00243584" w:rsidRDefault="00243584" w:rsidP="0023531B">
            <w:r>
              <w:t>11.5</w:t>
            </w:r>
          </w:p>
        </w:tc>
        <w:tc>
          <w:tcPr>
            <w:tcW w:w="1976" w:type="dxa"/>
          </w:tcPr>
          <w:p w14:paraId="3E9C7E07" w14:textId="77777777" w:rsidR="00243584" w:rsidRDefault="00243584" w:rsidP="0023531B">
            <w:r>
              <w:t>13.5</w:t>
            </w:r>
          </w:p>
        </w:tc>
      </w:tr>
      <w:tr w:rsidR="00243584" w14:paraId="71178C82" w14:textId="77777777" w:rsidTr="0023531B">
        <w:tc>
          <w:tcPr>
            <w:tcW w:w="985" w:type="dxa"/>
          </w:tcPr>
          <w:p w14:paraId="32FA5FBB" w14:textId="77777777" w:rsidR="00243584" w:rsidRDefault="00243584" w:rsidP="0023531B">
            <w:r>
              <w:t>60</w:t>
            </w:r>
          </w:p>
        </w:tc>
        <w:tc>
          <w:tcPr>
            <w:tcW w:w="3060" w:type="dxa"/>
          </w:tcPr>
          <w:p w14:paraId="4A3763E5" w14:textId="77777777" w:rsidR="00243584" w:rsidRPr="008D53CA" w:rsidRDefault="00243584" w:rsidP="0023531B">
            <w:r w:rsidRPr="00084A58">
              <w:t>34.5 Mbps</w:t>
            </w:r>
          </w:p>
        </w:tc>
        <w:tc>
          <w:tcPr>
            <w:tcW w:w="3600" w:type="dxa"/>
          </w:tcPr>
          <w:p w14:paraId="4A0035A9" w14:textId="3E75DF7F" w:rsidR="00243584" w:rsidRDefault="00243584" w:rsidP="0023531B">
            <w:r>
              <w:t>11.</w:t>
            </w:r>
            <w:r w:rsidR="00DF2FA0">
              <w:t>6</w:t>
            </w:r>
          </w:p>
        </w:tc>
        <w:tc>
          <w:tcPr>
            <w:tcW w:w="1976" w:type="dxa"/>
          </w:tcPr>
          <w:p w14:paraId="05177CB3" w14:textId="1C9E4233" w:rsidR="00243584" w:rsidRDefault="00243584" w:rsidP="0023531B">
            <w:r>
              <w:t>13.</w:t>
            </w:r>
            <w:r w:rsidR="004D24FB">
              <w:t>6</w:t>
            </w:r>
          </w:p>
        </w:tc>
      </w:tr>
      <w:tr w:rsidR="00243584" w14:paraId="1B170A53" w14:textId="77777777" w:rsidTr="0023531B">
        <w:tc>
          <w:tcPr>
            <w:tcW w:w="985" w:type="dxa"/>
          </w:tcPr>
          <w:p w14:paraId="2F763AE2" w14:textId="77777777" w:rsidR="00243584" w:rsidRDefault="00243584" w:rsidP="0023531B">
            <w:r>
              <w:t>80</w:t>
            </w:r>
          </w:p>
        </w:tc>
        <w:tc>
          <w:tcPr>
            <w:tcW w:w="3060" w:type="dxa"/>
          </w:tcPr>
          <w:p w14:paraId="65BDBA0E" w14:textId="77777777" w:rsidR="00243584" w:rsidRPr="008D53CA" w:rsidRDefault="00243584" w:rsidP="0023531B">
            <w:r w:rsidRPr="00084A58">
              <w:t>46.5 Mbps</w:t>
            </w:r>
          </w:p>
        </w:tc>
        <w:tc>
          <w:tcPr>
            <w:tcW w:w="3600" w:type="dxa"/>
          </w:tcPr>
          <w:p w14:paraId="3A978FA4" w14:textId="30AD571A" w:rsidR="00243584" w:rsidRDefault="00243584" w:rsidP="0023531B">
            <w:r>
              <w:t>1</w:t>
            </w:r>
            <w:r w:rsidR="00DF2FA0">
              <w:t>2</w:t>
            </w:r>
          </w:p>
        </w:tc>
        <w:tc>
          <w:tcPr>
            <w:tcW w:w="1976" w:type="dxa"/>
          </w:tcPr>
          <w:p w14:paraId="636E5746" w14:textId="35F8AE65" w:rsidR="00243584" w:rsidRDefault="00243584" w:rsidP="0023531B">
            <w:r>
              <w:t>1</w:t>
            </w:r>
            <w:r w:rsidR="004D24FB">
              <w:t>4</w:t>
            </w:r>
          </w:p>
        </w:tc>
      </w:tr>
    </w:tbl>
    <w:p w14:paraId="18D75C3B" w14:textId="18F9FA49" w:rsidR="00243584" w:rsidRPr="00243584" w:rsidRDefault="00243584" w:rsidP="00243584">
      <w:pPr>
        <w:rPr>
          <w:b/>
          <w:bCs/>
          <w:lang w:val="en-GB"/>
        </w:rPr>
      </w:pPr>
    </w:p>
    <w:p w14:paraId="4903747F" w14:textId="77777777" w:rsidR="00243584" w:rsidRDefault="00243584" w:rsidP="00243584">
      <w:pPr>
        <w:rPr>
          <w:lang w:val="en-GB"/>
        </w:rPr>
      </w:pPr>
    </w:p>
    <w:p w14:paraId="68D4A382" w14:textId="77777777" w:rsidR="00243584" w:rsidRPr="00243584" w:rsidRDefault="00243584" w:rsidP="00243584">
      <w:pPr>
        <w:rPr>
          <w:b/>
          <w:bCs/>
          <w:lang w:val="en-GB"/>
        </w:rPr>
      </w:pPr>
    </w:p>
    <w:p w14:paraId="04919079" w14:textId="77777777" w:rsidR="00243584" w:rsidRDefault="00243584" w:rsidP="00243584">
      <w:pPr>
        <w:rPr>
          <w:lang w:val="en-GB"/>
        </w:rPr>
      </w:pPr>
    </w:p>
    <w:p w14:paraId="66B68DC3" w14:textId="04695426" w:rsidR="00243584" w:rsidRDefault="00243584" w:rsidP="00243584">
      <w:pPr>
        <w:rPr>
          <w:lang w:val="en-GB"/>
        </w:rPr>
      </w:pPr>
    </w:p>
    <w:p w14:paraId="4AA003ED" w14:textId="77777777" w:rsidR="00F02CF0" w:rsidRPr="00F02CF0" w:rsidRDefault="00F02CF0" w:rsidP="00F02CF0">
      <w:pPr>
        <w:rPr>
          <w:lang w:val="en-GB"/>
        </w:rPr>
      </w:pPr>
    </w:p>
    <w:p w14:paraId="491ED7BF" w14:textId="5003284C" w:rsidR="007263E8" w:rsidRDefault="00FF2A3C" w:rsidP="00C467D1">
      <w:pPr>
        <w:pStyle w:val="Heading2"/>
      </w:pPr>
      <w:r>
        <w:t xml:space="preserve">Simulation Results </w:t>
      </w:r>
      <w:r w:rsidR="007E13D4">
        <w:t xml:space="preserve">for </w:t>
      </w:r>
      <w:r w:rsidR="00C2359D">
        <w:t>P</w:t>
      </w:r>
      <w:r w:rsidR="007E13D4" w:rsidRPr="00C2359D">
        <w:rPr>
          <w:vertAlign w:val="subscript"/>
        </w:rPr>
        <w:t>LBT</w:t>
      </w:r>
      <w:r w:rsidR="00C2359D">
        <w:t>=0.25</w:t>
      </w:r>
    </w:p>
    <w:p w14:paraId="0F766336" w14:textId="13852ED6" w:rsidR="00243584" w:rsidRDefault="00243584" w:rsidP="005A3671">
      <w:pPr>
        <w:pStyle w:val="Heading3"/>
      </w:pPr>
      <w:r>
        <w:t>Simulation Results with COT</w:t>
      </w:r>
      <w:proofErr w:type="gramStart"/>
      <w:r>
        <w:t>=[</w:t>
      </w:r>
      <w:proofErr w:type="gramEnd"/>
      <w:r>
        <w:t>2,3,5,6] (Option 1)</w:t>
      </w:r>
    </w:p>
    <w:tbl>
      <w:tblPr>
        <w:tblStyle w:val="TableGrid"/>
        <w:tblpPr w:leftFromText="180" w:rightFromText="180" w:vertAnchor="text" w:horzAnchor="page" w:tblpX="1891" w:tblpY="8"/>
        <w:tblW w:w="0" w:type="auto"/>
        <w:tblLook w:val="04A0" w:firstRow="1" w:lastRow="0" w:firstColumn="1" w:lastColumn="0" w:noHBand="0" w:noVBand="1"/>
      </w:tblPr>
      <w:tblGrid>
        <w:gridCol w:w="985"/>
        <w:gridCol w:w="3060"/>
        <w:gridCol w:w="3600"/>
        <w:gridCol w:w="1976"/>
      </w:tblGrid>
      <w:tr w:rsidR="00243584" w14:paraId="2A323C4F" w14:textId="77777777" w:rsidTr="0023531B">
        <w:tc>
          <w:tcPr>
            <w:tcW w:w="985" w:type="dxa"/>
          </w:tcPr>
          <w:p w14:paraId="67F02D64" w14:textId="77777777" w:rsidR="00243584" w:rsidRPr="00D0068A" w:rsidRDefault="00243584" w:rsidP="0023531B">
            <w:pPr>
              <w:jc w:val="center"/>
              <w:rPr>
                <w:b/>
                <w:bCs/>
              </w:rPr>
            </w:pPr>
            <w:r w:rsidRPr="00D0068A">
              <w:rPr>
                <w:b/>
                <w:bCs/>
              </w:rPr>
              <w:t>CBW [MHz]</w:t>
            </w:r>
          </w:p>
        </w:tc>
        <w:tc>
          <w:tcPr>
            <w:tcW w:w="3060" w:type="dxa"/>
          </w:tcPr>
          <w:p w14:paraId="040A517D" w14:textId="77777777" w:rsidR="00243584" w:rsidRPr="00D0068A" w:rsidRDefault="00243584" w:rsidP="0023531B">
            <w:pPr>
              <w:jc w:val="center"/>
              <w:rPr>
                <w:b/>
                <w:bCs/>
              </w:rPr>
            </w:pPr>
            <w:r w:rsidRPr="00D0068A">
              <w:rPr>
                <w:b/>
                <w:bCs/>
              </w:rPr>
              <w:t>Average Peak Throughput</w:t>
            </w:r>
            <w:r>
              <w:rPr>
                <w:b/>
                <w:bCs/>
              </w:rPr>
              <w:t xml:space="preserve"> [Mbps] (For Alignment only)</w:t>
            </w:r>
          </w:p>
        </w:tc>
        <w:tc>
          <w:tcPr>
            <w:tcW w:w="3600" w:type="dxa"/>
          </w:tcPr>
          <w:p w14:paraId="1AE4DB10" w14:textId="77777777" w:rsidR="00243584" w:rsidRPr="00D0068A" w:rsidRDefault="00243584" w:rsidP="0023531B">
            <w:pPr>
              <w:jc w:val="center"/>
              <w:rPr>
                <w:b/>
                <w:bCs/>
              </w:rPr>
            </w:pPr>
            <w:r>
              <w:rPr>
                <w:b/>
                <w:bCs/>
              </w:rPr>
              <w:t xml:space="preserve">Alignment </w:t>
            </w:r>
            <w:r w:rsidRPr="00D0068A">
              <w:rPr>
                <w:b/>
                <w:bCs/>
              </w:rPr>
              <w:t>SNR</w:t>
            </w:r>
            <w:r>
              <w:rPr>
                <w:b/>
                <w:bCs/>
              </w:rPr>
              <w:t xml:space="preserve"> </w:t>
            </w:r>
            <w:r w:rsidRPr="00D0068A">
              <w:rPr>
                <w:b/>
                <w:bCs/>
              </w:rPr>
              <w:t xml:space="preserve">[dB] </w:t>
            </w:r>
            <w:r w:rsidRPr="00D0068A">
              <w:rPr>
                <w:b/>
                <w:bCs/>
              </w:rPr>
              <w:br/>
              <w:t>(@70% of Average Peak Throughput)</w:t>
            </w:r>
          </w:p>
        </w:tc>
        <w:tc>
          <w:tcPr>
            <w:tcW w:w="1976" w:type="dxa"/>
          </w:tcPr>
          <w:p w14:paraId="58B4C68F" w14:textId="77777777" w:rsidR="00243584" w:rsidRPr="00D0068A" w:rsidRDefault="00243584" w:rsidP="0023531B">
            <w:pPr>
              <w:jc w:val="center"/>
              <w:rPr>
                <w:b/>
                <w:bCs/>
              </w:rPr>
            </w:pPr>
            <w:r w:rsidRPr="00D0068A">
              <w:rPr>
                <w:b/>
                <w:bCs/>
              </w:rPr>
              <w:t>Impairment SNR [dB]</w:t>
            </w:r>
          </w:p>
        </w:tc>
      </w:tr>
      <w:tr w:rsidR="006452C8" w14:paraId="4164D5DF" w14:textId="77777777" w:rsidTr="0023531B">
        <w:tc>
          <w:tcPr>
            <w:tcW w:w="985" w:type="dxa"/>
          </w:tcPr>
          <w:p w14:paraId="64406CCD" w14:textId="77777777" w:rsidR="006452C8" w:rsidRDefault="006452C8" w:rsidP="006452C8">
            <w:r>
              <w:t>20</w:t>
            </w:r>
          </w:p>
        </w:tc>
        <w:tc>
          <w:tcPr>
            <w:tcW w:w="3060" w:type="dxa"/>
          </w:tcPr>
          <w:p w14:paraId="169AE6F7" w14:textId="39498B5A" w:rsidR="006452C8" w:rsidRPr="006452C8" w:rsidRDefault="006452C8" w:rsidP="006452C8">
            <w:r w:rsidRPr="00DF761F">
              <w:t>13.4 Mbps</w:t>
            </w:r>
          </w:p>
        </w:tc>
        <w:tc>
          <w:tcPr>
            <w:tcW w:w="3600" w:type="dxa"/>
          </w:tcPr>
          <w:p w14:paraId="4F9B5A2F" w14:textId="2419EA8D" w:rsidR="006452C8" w:rsidRDefault="00700097" w:rsidP="006452C8">
            <w:r>
              <w:t>11.3</w:t>
            </w:r>
          </w:p>
        </w:tc>
        <w:tc>
          <w:tcPr>
            <w:tcW w:w="1976" w:type="dxa"/>
          </w:tcPr>
          <w:p w14:paraId="15DFAFB8" w14:textId="52277A74" w:rsidR="006452C8" w:rsidRDefault="008B12BF" w:rsidP="006452C8">
            <w:r>
              <w:t>13.3</w:t>
            </w:r>
          </w:p>
        </w:tc>
      </w:tr>
      <w:tr w:rsidR="006452C8" w14:paraId="7CAD5838" w14:textId="77777777" w:rsidTr="0023531B">
        <w:tc>
          <w:tcPr>
            <w:tcW w:w="985" w:type="dxa"/>
          </w:tcPr>
          <w:p w14:paraId="546DB669" w14:textId="77777777" w:rsidR="006452C8" w:rsidRDefault="006452C8" w:rsidP="006452C8">
            <w:r>
              <w:t>40</w:t>
            </w:r>
          </w:p>
        </w:tc>
        <w:tc>
          <w:tcPr>
            <w:tcW w:w="3060" w:type="dxa"/>
          </w:tcPr>
          <w:p w14:paraId="0FFBB14A" w14:textId="582716B1" w:rsidR="006452C8" w:rsidRPr="006452C8" w:rsidRDefault="006452C8" w:rsidP="006452C8">
            <w:r w:rsidRPr="00DF761F">
              <w:t>28 Mbps</w:t>
            </w:r>
          </w:p>
        </w:tc>
        <w:tc>
          <w:tcPr>
            <w:tcW w:w="3600" w:type="dxa"/>
          </w:tcPr>
          <w:p w14:paraId="45CD20E0" w14:textId="7500C9F6" w:rsidR="006452C8" w:rsidRDefault="00700097" w:rsidP="006452C8">
            <w:r>
              <w:t>11.4</w:t>
            </w:r>
          </w:p>
        </w:tc>
        <w:tc>
          <w:tcPr>
            <w:tcW w:w="1976" w:type="dxa"/>
          </w:tcPr>
          <w:p w14:paraId="697305AB" w14:textId="6E210388" w:rsidR="006452C8" w:rsidRDefault="008B12BF" w:rsidP="006452C8">
            <w:r>
              <w:t>13.4</w:t>
            </w:r>
          </w:p>
        </w:tc>
      </w:tr>
      <w:tr w:rsidR="006452C8" w14:paraId="080B9565" w14:textId="77777777" w:rsidTr="0023531B">
        <w:tc>
          <w:tcPr>
            <w:tcW w:w="985" w:type="dxa"/>
          </w:tcPr>
          <w:p w14:paraId="211E5A27" w14:textId="77777777" w:rsidR="006452C8" w:rsidRDefault="006452C8" w:rsidP="006452C8">
            <w:r>
              <w:t>60</w:t>
            </w:r>
          </w:p>
        </w:tc>
        <w:tc>
          <w:tcPr>
            <w:tcW w:w="3060" w:type="dxa"/>
          </w:tcPr>
          <w:p w14:paraId="24753CBF" w14:textId="4BD38528" w:rsidR="006452C8" w:rsidRPr="006452C8" w:rsidRDefault="006452C8" w:rsidP="006452C8">
            <w:r w:rsidRPr="00DF761F">
              <w:t>43 Mbps</w:t>
            </w:r>
          </w:p>
        </w:tc>
        <w:tc>
          <w:tcPr>
            <w:tcW w:w="3600" w:type="dxa"/>
          </w:tcPr>
          <w:p w14:paraId="40A8362A" w14:textId="6C54A722" w:rsidR="006452C8" w:rsidRDefault="00700097" w:rsidP="006452C8">
            <w:r>
              <w:t>11.6</w:t>
            </w:r>
          </w:p>
        </w:tc>
        <w:tc>
          <w:tcPr>
            <w:tcW w:w="1976" w:type="dxa"/>
          </w:tcPr>
          <w:p w14:paraId="1032CDBD" w14:textId="1EEFB91E" w:rsidR="006452C8" w:rsidRDefault="008B12BF" w:rsidP="006452C8">
            <w:r>
              <w:t>13.6</w:t>
            </w:r>
          </w:p>
        </w:tc>
      </w:tr>
      <w:tr w:rsidR="006452C8" w14:paraId="0CCBFBA0" w14:textId="77777777" w:rsidTr="0023531B">
        <w:tc>
          <w:tcPr>
            <w:tcW w:w="985" w:type="dxa"/>
          </w:tcPr>
          <w:p w14:paraId="3F6EECFA" w14:textId="77777777" w:rsidR="006452C8" w:rsidRDefault="006452C8" w:rsidP="006452C8">
            <w:r>
              <w:t>80</w:t>
            </w:r>
          </w:p>
        </w:tc>
        <w:tc>
          <w:tcPr>
            <w:tcW w:w="3060" w:type="dxa"/>
          </w:tcPr>
          <w:p w14:paraId="1D860FE2" w14:textId="2A1FB4FF" w:rsidR="006452C8" w:rsidRPr="006452C8" w:rsidRDefault="006452C8" w:rsidP="006452C8">
            <w:r w:rsidRPr="00DF761F">
              <w:t>58 Mbps</w:t>
            </w:r>
          </w:p>
        </w:tc>
        <w:tc>
          <w:tcPr>
            <w:tcW w:w="3600" w:type="dxa"/>
          </w:tcPr>
          <w:p w14:paraId="3B1C1B82" w14:textId="12440E16" w:rsidR="006452C8" w:rsidRDefault="00700097" w:rsidP="006452C8">
            <w:r>
              <w:t>11.9</w:t>
            </w:r>
          </w:p>
        </w:tc>
        <w:tc>
          <w:tcPr>
            <w:tcW w:w="1976" w:type="dxa"/>
          </w:tcPr>
          <w:p w14:paraId="40580BDD" w14:textId="312EC1C6" w:rsidR="006452C8" w:rsidRDefault="008B12BF" w:rsidP="006452C8">
            <w:r>
              <w:t>13.9</w:t>
            </w:r>
          </w:p>
        </w:tc>
      </w:tr>
    </w:tbl>
    <w:p w14:paraId="77628B1A" w14:textId="1A7F499A" w:rsidR="00243584" w:rsidRDefault="00243584" w:rsidP="00243584">
      <w:pPr>
        <w:rPr>
          <w:lang w:val="en-GB"/>
        </w:rPr>
      </w:pPr>
    </w:p>
    <w:p w14:paraId="203754D1" w14:textId="05BD8E6D" w:rsidR="00243584" w:rsidRDefault="00243584" w:rsidP="00243584">
      <w:pPr>
        <w:rPr>
          <w:lang w:val="en-GB"/>
        </w:rPr>
      </w:pPr>
    </w:p>
    <w:p w14:paraId="540D9D6D" w14:textId="295D306C" w:rsidR="00243584" w:rsidRDefault="00243584" w:rsidP="00243584">
      <w:pPr>
        <w:rPr>
          <w:lang w:val="en-GB"/>
        </w:rPr>
      </w:pPr>
    </w:p>
    <w:p w14:paraId="77176032" w14:textId="56D24A82" w:rsidR="00243584" w:rsidRDefault="00243584" w:rsidP="00243584">
      <w:pPr>
        <w:rPr>
          <w:lang w:val="en-GB"/>
        </w:rPr>
      </w:pPr>
    </w:p>
    <w:p w14:paraId="5C81503D" w14:textId="77777777" w:rsidR="00243584" w:rsidRPr="00243584" w:rsidRDefault="00243584" w:rsidP="00243584">
      <w:pPr>
        <w:rPr>
          <w:lang w:val="en-GB"/>
        </w:rPr>
      </w:pPr>
    </w:p>
    <w:p w14:paraId="5182D624" w14:textId="40E43FF5" w:rsidR="005A3671" w:rsidRDefault="00C2359D" w:rsidP="005A3671">
      <w:pPr>
        <w:pStyle w:val="Heading3"/>
      </w:pPr>
      <w:r>
        <w:lastRenderedPageBreak/>
        <w:t>Simulation Results with COT</w:t>
      </w:r>
      <w:proofErr w:type="gramStart"/>
      <w:r>
        <w:t>=[</w:t>
      </w:r>
      <w:proofErr w:type="gramEnd"/>
      <w:r>
        <w:t>2,</w:t>
      </w:r>
      <w:r w:rsidR="00516404">
        <w:t>4</w:t>
      </w:r>
      <w:r>
        <w:t>,</w:t>
      </w:r>
      <w:r w:rsidR="00516404">
        <w:t>6</w:t>
      </w:r>
      <w:r>
        <w:t>,</w:t>
      </w:r>
      <w:r w:rsidR="00516404">
        <w:t>7</w:t>
      </w:r>
      <w:r>
        <w:t>]</w:t>
      </w:r>
      <w:r w:rsidR="008625C0">
        <w:t xml:space="preserve"> (Option 2)</w:t>
      </w:r>
    </w:p>
    <w:tbl>
      <w:tblPr>
        <w:tblStyle w:val="TableGrid"/>
        <w:tblpPr w:leftFromText="180" w:rightFromText="180" w:vertAnchor="text" w:horzAnchor="page" w:tblpX="1891" w:tblpY="8"/>
        <w:tblW w:w="0" w:type="auto"/>
        <w:tblLook w:val="04A0" w:firstRow="1" w:lastRow="0" w:firstColumn="1" w:lastColumn="0" w:noHBand="0" w:noVBand="1"/>
      </w:tblPr>
      <w:tblGrid>
        <w:gridCol w:w="985"/>
        <w:gridCol w:w="3060"/>
        <w:gridCol w:w="3600"/>
        <w:gridCol w:w="1976"/>
      </w:tblGrid>
      <w:tr w:rsidR="008625C0" w14:paraId="181BC44C" w14:textId="77777777" w:rsidTr="0023531B">
        <w:tc>
          <w:tcPr>
            <w:tcW w:w="985" w:type="dxa"/>
          </w:tcPr>
          <w:p w14:paraId="10EB105B" w14:textId="77777777" w:rsidR="008625C0" w:rsidRPr="00D0068A" w:rsidRDefault="008625C0" w:rsidP="0023531B">
            <w:pPr>
              <w:jc w:val="center"/>
              <w:rPr>
                <w:b/>
                <w:bCs/>
              </w:rPr>
            </w:pPr>
            <w:r w:rsidRPr="00D0068A">
              <w:rPr>
                <w:b/>
                <w:bCs/>
              </w:rPr>
              <w:t>CBW [MHz]</w:t>
            </w:r>
          </w:p>
        </w:tc>
        <w:tc>
          <w:tcPr>
            <w:tcW w:w="3060" w:type="dxa"/>
          </w:tcPr>
          <w:p w14:paraId="24DF2C75" w14:textId="77777777" w:rsidR="008625C0" w:rsidRPr="00D0068A" w:rsidRDefault="008625C0" w:rsidP="0023531B">
            <w:pPr>
              <w:jc w:val="center"/>
              <w:rPr>
                <w:b/>
                <w:bCs/>
              </w:rPr>
            </w:pPr>
            <w:r w:rsidRPr="00D0068A">
              <w:rPr>
                <w:b/>
                <w:bCs/>
              </w:rPr>
              <w:t>Average Peak Throughput</w:t>
            </w:r>
            <w:r>
              <w:rPr>
                <w:b/>
                <w:bCs/>
              </w:rPr>
              <w:t xml:space="preserve"> [Mbps] (For Alignment only)</w:t>
            </w:r>
          </w:p>
        </w:tc>
        <w:tc>
          <w:tcPr>
            <w:tcW w:w="3600" w:type="dxa"/>
          </w:tcPr>
          <w:p w14:paraId="20B93D3A" w14:textId="77777777" w:rsidR="008625C0" w:rsidRPr="00D0068A" w:rsidRDefault="008625C0" w:rsidP="0023531B">
            <w:pPr>
              <w:jc w:val="center"/>
              <w:rPr>
                <w:b/>
                <w:bCs/>
              </w:rPr>
            </w:pPr>
            <w:r>
              <w:rPr>
                <w:b/>
                <w:bCs/>
              </w:rPr>
              <w:t xml:space="preserve">Alignment </w:t>
            </w:r>
            <w:r w:rsidRPr="00D0068A">
              <w:rPr>
                <w:b/>
                <w:bCs/>
              </w:rPr>
              <w:t>SNR</w:t>
            </w:r>
            <w:r>
              <w:rPr>
                <w:b/>
                <w:bCs/>
              </w:rPr>
              <w:t xml:space="preserve"> </w:t>
            </w:r>
            <w:r w:rsidRPr="00D0068A">
              <w:rPr>
                <w:b/>
                <w:bCs/>
              </w:rPr>
              <w:t xml:space="preserve">[dB] </w:t>
            </w:r>
            <w:r w:rsidRPr="00D0068A">
              <w:rPr>
                <w:b/>
                <w:bCs/>
              </w:rPr>
              <w:br/>
              <w:t>(@70% of Average Peak Throughput)</w:t>
            </w:r>
          </w:p>
        </w:tc>
        <w:tc>
          <w:tcPr>
            <w:tcW w:w="1976" w:type="dxa"/>
          </w:tcPr>
          <w:p w14:paraId="7D6EA0CD" w14:textId="77777777" w:rsidR="008625C0" w:rsidRPr="00D0068A" w:rsidRDefault="008625C0" w:rsidP="0023531B">
            <w:pPr>
              <w:jc w:val="center"/>
              <w:rPr>
                <w:b/>
                <w:bCs/>
              </w:rPr>
            </w:pPr>
            <w:r w:rsidRPr="00D0068A">
              <w:rPr>
                <w:b/>
                <w:bCs/>
              </w:rPr>
              <w:t>Impairment SNR [dB]</w:t>
            </w:r>
          </w:p>
        </w:tc>
      </w:tr>
      <w:tr w:rsidR="005837A5" w14:paraId="4B5F2DC3" w14:textId="77777777" w:rsidTr="0023531B">
        <w:tc>
          <w:tcPr>
            <w:tcW w:w="985" w:type="dxa"/>
          </w:tcPr>
          <w:p w14:paraId="7C4659C5" w14:textId="77777777" w:rsidR="005837A5" w:rsidRDefault="005837A5" w:rsidP="005837A5">
            <w:r>
              <w:t>20</w:t>
            </w:r>
          </w:p>
        </w:tc>
        <w:tc>
          <w:tcPr>
            <w:tcW w:w="3060" w:type="dxa"/>
          </w:tcPr>
          <w:p w14:paraId="31EEC351" w14:textId="3676CC2E" w:rsidR="005837A5" w:rsidRPr="005837A5" w:rsidRDefault="005837A5" w:rsidP="005837A5">
            <w:r w:rsidRPr="00DF761F">
              <w:t>16.2 Mbps</w:t>
            </w:r>
          </w:p>
        </w:tc>
        <w:tc>
          <w:tcPr>
            <w:tcW w:w="3600" w:type="dxa"/>
          </w:tcPr>
          <w:p w14:paraId="2FC7D1DE" w14:textId="1A5F3BD2" w:rsidR="005837A5" w:rsidRDefault="005837A5" w:rsidP="005837A5">
            <w:r>
              <w:t>11.2</w:t>
            </w:r>
          </w:p>
        </w:tc>
        <w:tc>
          <w:tcPr>
            <w:tcW w:w="1976" w:type="dxa"/>
          </w:tcPr>
          <w:p w14:paraId="1FCB0A84" w14:textId="5112F571" w:rsidR="005837A5" w:rsidRDefault="008B12BF" w:rsidP="005837A5">
            <w:r>
              <w:t>13.2</w:t>
            </w:r>
          </w:p>
        </w:tc>
      </w:tr>
      <w:tr w:rsidR="005837A5" w14:paraId="13DFF573" w14:textId="77777777" w:rsidTr="0023531B">
        <w:tc>
          <w:tcPr>
            <w:tcW w:w="985" w:type="dxa"/>
          </w:tcPr>
          <w:p w14:paraId="1D6B7A71" w14:textId="77777777" w:rsidR="005837A5" w:rsidRDefault="005837A5" w:rsidP="005837A5">
            <w:r>
              <w:t>40</w:t>
            </w:r>
          </w:p>
        </w:tc>
        <w:tc>
          <w:tcPr>
            <w:tcW w:w="3060" w:type="dxa"/>
          </w:tcPr>
          <w:p w14:paraId="3F450A68" w14:textId="0A58D0ED" w:rsidR="005837A5" w:rsidRPr="005837A5" w:rsidRDefault="005837A5" w:rsidP="005837A5">
            <w:r w:rsidRPr="00DF761F">
              <w:t>33.7 Mbps</w:t>
            </w:r>
          </w:p>
        </w:tc>
        <w:tc>
          <w:tcPr>
            <w:tcW w:w="3600" w:type="dxa"/>
          </w:tcPr>
          <w:p w14:paraId="56AD0AF3" w14:textId="60E55899" w:rsidR="005837A5" w:rsidRDefault="005837A5" w:rsidP="005837A5">
            <w:r>
              <w:t>11.3</w:t>
            </w:r>
          </w:p>
        </w:tc>
        <w:tc>
          <w:tcPr>
            <w:tcW w:w="1976" w:type="dxa"/>
          </w:tcPr>
          <w:p w14:paraId="4789FDF2" w14:textId="5C77DCF8" w:rsidR="005837A5" w:rsidRDefault="008B12BF" w:rsidP="005837A5">
            <w:r>
              <w:t>13.3</w:t>
            </w:r>
          </w:p>
        </w:tc>
      </w:tr>
      <w:tr w:rsidR="005837A5" w14:paraId="0C9F924C" w14:textId="77777777" w:rsidTr="0023531B">
        <w:tc>
          <w:tcPr>
            <w:tcW w:w="985" w:type="dxa"/>
          </w:tcPr>
          <w:p w14:paraId="11D7E9AA" w14:textId="77777777" w:rsidR="005837A5" w:rsidRDefault="005837A5" w:rsidP="005837A5">
            <w:r>
              <w:t>60</w:t>
            </w:r>
          </w:p>
        </w:tc>
        <w:tc>
          <w:tcPr>
            <w:tcW w:w="3060" w:type="dxa"/>
          </w:tcPr>
          <w:p w14:paraId="232BCAAB" w14:textId="04FC8580" w:rsidR="005837A5" w:rsidRPr="005837A5" w:rsidRDefault="005837A5" w:rsidP="005837A5">
            <w:r w:rsidRPr="00DF761F">
              <w:t>51.8 Mbps</w:t>
            </w:r>
          </w:p>
        </w:tc>
        <w:tc>
          <w:tcPr>
            <w:tcW w:w="3600" w:type="dxa"/>
          </w:tcPr>
          <w:p w14:paraId="620AC687" w14:textId="4150BCC4" w:rsidR="005837A5" w:rsidRDefault="005837A5" w:rsidP="005837A5">
            <w:r>
              <w:t>11.5</w:t>
            </w:r>
          </w:p>
        </w:tc>
        <w:tc>
          <w:tcPr>
            <w:tcW w:w="1976" w:type="dxa"/>
          </w:tcPr>
          <w:p w14:paraId="526F2307" w14:textId="33A46166" w:rsidR="005837A5" w:rsidRDefault="008B12BF" w:rsidP="005837A5">
            <w:r>
              <w:t>13.5</w:t>
            </w:r>
          </w:p>
        </w:tc>
      </w:tr>
      <w:tr w:rsidR="005837A5" w14:paraId="4431F294" w14:textId="77777777" w:rsidTr="0023531B">
        <w:tc>
          <w:tcPr>
            <w:tcW w:w="985" w:type="dxa"/>
          </w:tcPr>
          <w:p w14:paraId="60BC1D69" w14:textId="77777777" w:rsidR="005837A5" w:rsidRDefault="005837A5" w:rsidP="005837A5">
            <w:r>
              <w:t>80</w:t>
            </w:r>
          </w:p>
        </w:tc>
        <w:tc>
          <w:tcPr>
            <w:tcW w:w="3060" w:type="dxa"/>
          </w:tcPr>
          <w:p w14:paraId="2BC14101" w14:textId="459C873E" w:rsidR="005837A5" w:rsidRPr="005837A5" w:rsidRDefault="005837A5" w:rsidP="005837A5">
            <w:r w:rsidRPr="00DF761F">
              <w:t>69.8 Mbps</w:t>
            </w:r>
          </w:p>
        </w:tc>
        <w:tc>
          <w:tcPr>
            <w:tcW w:w="3600" w:type="dxa"/>
          </w:tcPr>
          <w:p w14:paraId="2FE78082" w14:textId="29EACBCB" w:rsidR="005837A5" w:rsidRDefault="005837A5" w:rsidP="005837A5">
            <w:r>
              <w:t>11.8</w:t>
            </w:r>
          </w:p>
        </w:tc>
        <w:tc>
          <w:tcPr>
            <w:tcW w:w="1976" w:type="dxa"/>
          </w:tcPr>
          <w:p w14:paraId="5F39B718" w14:textId="297DB550" w:rsidR="005837A5" w:rsidRDefault="008B12BF" w:rsidP="005837A5">
            <w:r>
              <w:t>13.8</w:t>
            </w:r>
          </w:p>
        </w:tc>
      </w:tr>
    </w:tbl>
    <w:p w14:paraId="57A931DF" w14:textId="77777777" w:rsidR="008625C0" w:rsidRPr="008625C0" w:rsidRDefault="008625C0" w:rsidP="008625C0">
      <w:pPr>
        <w:rPr>
          <w:lang w:val="en-GB"/>
        </w:rPr>
      </w:pPr>
    </w:p>
    <w:p w14:paraId="07209CBB" w14:textId="77777777" w:rsidR="00D8186D" w:rsidRPr="00007693" w:rsidRDefault="00D8186D" w:rsidP="007263E8">
      <w:pPr>
        <w:rPr>
          <w:rFonts w:ascii="Arial" w:hAnsi="Arial" w:cs="Arial"/>
        </w:rPr>
      </w:pPr>
    </w:p>
    <w:p w14:paraId="1341F448" w14:textId="3094DB44" w:rsidR="00243584" w:rsidRDefault="00243584" w:rsidP="00243584">
      <w:pPr>
        <w:pStyle w:val="Heading1"/>
        <w:tabs>
          <w:tab w:val="clear" w:pos="7902"/>
          <w:tab w:val="num" w:pos="360"/>
        </w:tabs>
        <w:ind w:hanging="7902"/>
        <w:rPr>
          <w:rFonts w:cs="Arial"/>
          <w:lang w:val="en-US"/>
        </w:rPr>
      </w:pPr>
      <w:r>
        <w:rPr>
          <w:rFonts w:cs="Arial"/>
          <w:lang w:val="en-US"/>
        </w:rPr>
        <w:t>Simulation Results for 4 RX</w:t>
      </w:r>
    </w:p>
    <w:p w14:paraId="64452201" w14:textId="77777777" w:rsidR="00243584" w:rsidRDefault="00243584" w:rsidP="00243584">
      <w:pPr>
        <w:pStyle w:val="Heading2"/>
      </w:pPr>
      <w:r>
        <w:t>Simulation Results for P</w:t>
      </w:r>
      <w:r w:rsidRPr="00C2359D">
        <w:rPr>
          <w:vertAlign w:val="subscript"/>
        </w:rPr>
        <w:t>LBT</w:t>
      </w:r>
      <w:r>
        <w:t>=0.5</w:t>
      </w:r>
    </w:p>
    <w:p w14:paraId="4B3674E0" w14:textId="77777777" w:rsidR="00243584" w:rsidRDefault="00243584" w:rsidP="00243584">
      <w:pPr>
        <w:pStyle w:val="Heading3"/>
      </w:pPr>
      <w:r>
        <w:t>Simulation Results with COT</w:t>
      </w:r>
      <w:proofErr w:type="gramStart"/>
      <w:r>
        <w:t>=[</w:t>
      </w:r>
      <w:proofErr w:type="gramEnd"/>
      <w:r>
        <w:t>2,3,5,6] (Option 1)</w:t>
      </w:r>
    </w:p>
    <w:tbl>
      <w:tblPr>
        <w:tblStyle w:val="TableGrid"/>
        <w:tblpPr w:leftFromText="180" w:rightFromText="180" w:vertAnchor="text" w:horzAnchor="page" w:tblpX="1891" w:tblpY="8"/>
        <w:tblW w:w="0" w:type="auto"/>
        <w:tblLook w:val="04A0" w:firstRow="1" w:lastRow="0" w:firstColumn="1" w:lastColumn="0" w:noHBand="0" w:noVBand="1"/>
      </w:tblPr>
      <w:tblGrid>
        <w:gridCol w:w="985"/>
        <w:gridCol w:w="3060"/>
        <w:gridCol w:w="3600"/>
        <w:gridCol w:w="1976"/>
      </w:tblGrid>
      <w:tr w:rsidR="00243584" w14:paraId="1DEB2A23" w14:textId="77777777" w:rsidTr="0023531B">
        <w:tc>
          <w:tcPr>
            <w:tcW w:w="985" w:type="dxa"/>
          </w:tcPr>
          <w:p w14:paraId="032EA087" w14:textId="77777777" w:rsidR="00243584" w:rsidRPr="00D0068A" w:rsidRDefault="00243584" w:rsidP="0023531B">
            <w:pPr>
              <w:jc w:val="center"/>
              <w:rPr>
                <w:b/>
                <w:bCs/>
              </w:rPr>
            </w:pPr>
            <w:r w:rsidRPr="00D0068A">
              <w:rPr>
                <w:b/>
                <w:bCs/>
              </w:rPr>
              <w:t>CBW [MHz]</w:t>
            </w:r>
          </w:p>
        </w:tc>
        <w:tc>
          <w:tcPr>
            <w:tcW w:w="3060" w:type="dxa"/>
          </w:tcPr>
          <w:p w14:paraId="2ED104C8" w14:textId="77777777" w:rsidR="00243584" w:rsidRPr="00D0068A" w:rsidRDefault="00243584" w:rsidP="0023531B">
            <w:pPr>
              <w:jc w:val="center"/>
              <w:rPr>
                <w:b/>
                <w:bCs/>
              </w:rPr>
            </w:pPr>
            <w:r w:rsidRPr="00D0068A">
              <w:rPr>
                <w:b/>
                <w:bCs/>
              </w:rPr>
              <w:t>Average Peak Throughput</w:t>
            </w:r>
            <w:r>
              <w:rPr>
                <w:b/>
                <w:bCs/>
              </w:rPr>
              <w:t xml:space="preserve"> [Mbps] (For Alignment only)</w:t>
            </w:r>
          </w:p>
        </w:tc>
        <w:tc>
          <w:tcPr>
            <w:tcW w:w="3600" w:type="dxa"/>
          </w:tcPr>
          <w:p w14:paraId="23B126CE" w14:textId="77777777" w:rsidR="00243584" w:rsidRPr="00D0068A" w:rsidRDefault="00243584" w:rsidP="0023531B">
            <w:pPr>
              <w:jc w:val="center"/>
              <w:rPr>
                <w:b/>
                <w:bCs/>
              </w:rPr>
            </w:pPr>
            <w:r>
              <w:rPr>
                <w:b/>
                <w:bCs/>
              </w:rPr>
              <w:t xml:space="preserve">Alignment </w:t>
            </w:r>
            <w:r w:rsidRPr="00D0068A">
              <w:rPr>
                <w:b/>
                <w:bCs/>
              </w:rPr>
              <w:t>SNR</w:t>
            </w:r>
            <w:r>
              <w:rPr>
                <w:b/>
                <w:bCs/>
              </w:rPr>
              <w:t xml:space="preserve"> </w:t>
            </w:r>
            <w:r w:rsidRPr="00D0068A">
              <w:rPr>
                <w:b/>
                <w:bCs/>
              </w:rPr>
              <w:t xml:space="preserve">[dB] </w:t>
            </w:r>
            <w:r w:rsidRPr="00D0068A">
              <w:rPr>
                <w:b/>
                <w:bCs/>
              </w:rPr>
              <w:br/>
              <w:t>(@70% of Average Peak Throughput)</w:t>
            </w:r>
          </w:p>
        </w:tc>
        <w:tc>
          <w:tcPr>
            <w:tcW w:w="1976" w:type="dxa"/>
          </w:tcPr>
          <w:p w14:paraId="5E2A7584" w14:textId="77777777" w:rsidR="00243584" w:rsidRPr="00D0068A" w:rsidRDefault="00243584" w:rsidP="0023531B">
            <w:pPr>
              <w:jc w:val="center"/>
              <w:rPr>
                <w:b/>
                <w:bCs/>
              </w:rPr>
            </w:pPr>
            <w:r w:rsidRPr="00D0068A">
              <w:rPr>
                <w:b/>
                <w:bCs/>
              </w:rPr>
              <w:t>Impairment SNR [dB]</w:t>
            </w:r>
          </w:p>
        </w:tc>
      </w:tr>
      <w:tr w:rsidR="009B14B6" w14:paraId="25B7DBC5" w14:textId="77777777" w:rsidTr="0023531B">
        <w:tc>
          <w:tcPr>
            <w:tcW w:w="985" w:type="dxa"/>
          </w:tcPr>
          <w:p w14:paraId="61BC4ABE" w14:textId="77777777" w:rsidR="009B14B6" w:rsidRDefault="009B14B6" w:rsidP="009B14B6">
            <w:r>
              <w:t>20</w:t>
            </w:r>
          </w:p>
        </w:tc>
        <w:tc>
          <w:tcPr>
            <w:tcW w:w="3060" w:type="dxa"/>
          </w:tcPr>
          <w:p w14:paraId="0F8C468C" w14:textId="77777777" w:rsidR="009B14B6" w:rsidRPr="008D53CA" w:rsidRDefault="009B14B6" w:rsidP="009B14B6">
            <w:r w:rsidRPr="00F02CF0">
              <w:t>9 Mbps</w:t>
            </w:r>
          </w:p>
        </w:tc>
        <w:tc>
          <w:tcPr>
            <w:tcW w:w="3600" w:type="dxa"/>
          </w:tcPr>
          <w:p w14:paraId="137B3570" w14:textId="17849DE0" w:rsidR="009B14B6" w:rsidRDefault="009B14B6" w:rsidP="009B14B6">
            <w:r>
              <w:t xml:space="preserve">6.5 </w:t>
            </w:r>
          </w:p>
        </w:tc>
        <w:tc>
          <w:tcPr>
            <w:tcW w:w="1976" w:type="dxa"/>
          </w:tcPr>
          <w:p w14:paraId="78BDD596" w14:textId="04567D04" w:rsidR="009B14B6" w:rsidRDefault="008B12BF" w:rsidP="009B14B6">
            <w:r>
              <w:t>8.5</w:t>
            </w:r>
          </w:p>
        </w:tc>
      </w:tr>
      <w:tr w:rsidR="009B14B6" w14:paraId="1B4B6AB5" w14:textId="77777777" w:rsidTr="0023531B">
        <w:tc>
          <w:tcPr>
            <w:tcW w:w="985" w:type="dxa"/>
          </w:tcPr>
          <w:p w14:paraId="1976ED36" w14:textId="77777777" w:rsidR="009B14B6" w:rsidRDefault="009B14B6" w:rsidP="009B14B6">
            <w:r>
              <w:t>40</w:t>
            </w:r>
          </w:p>
        </w:tc>
        <w:tc>
          <w:tcPr>
            <w:tcW w:w="3060" w:type="dxa"/>
          </w:tcPr>
          <w:p w14:paraId="0276DF87" w14:textId="77777777" w:rsidR="009B14B6" w:rsidRPr="008D53CA" w:rsidRDefault="009B14B6" w:rsidP="009B14B6">
            <w:r w:rsidRPr="00F02CF0">
              <w:t>18.7 Mbps</w:t>
            </w:r>
          </w:p>
        </w:tc>
        <w:tc>
          <w:tcPr>
            <w:tcW w:w="3600" w:type="dxa"/>
          </w:tcPr>
          <w:p w14:paraId="2569E648" w14:textId="55A94E99" w:rsidR="009B14B6" w:rsidRDefault="009B14B6" w:rsidP="009B14B6">
            <w:r>
              <w:t>6.7</w:t>
            </w:r>
          </w:p>
        </w:tc>
        <w:tc>
          <w:tcPr>
            <w:tcW w:w="1976" w:type="dxa"/>
          </w:tcPr>
          <w:p w14:paraId="6AB42063" w14:textId="6BC9DCEE" w:rsidR="009B14B6" w:rsidRDefault="008B12BF" w:rsidP="009B14B6">
            <w:r>
              <w:t>8.7</w:t>
            </w:r>
          </w:p>
        </w:tc>
      </w:tr>
      <w:tr w:rsidR="009B14B6" w14:paraId="041BF222" w14:textId="77777777" w:rsidTr="0023531B">
        <w:tc>
          <w:tcPr>
            <w:tcW w:w="985" w:type="dxa"/>
          </w:tcPr>
          <w:p w14:paraId="37495515" w14:textId="77777777" w:rsidR="009B14B6" w:rsidRDefault="009B14B6" w:rsidP="009B14B6">
            <w:r>
              <w:t>60</w:t>
            </w:r>
          </w:p>
        </w:tc>
        <w:tc>
          <w:tcPr>
            <w:tcW w:w="3060" w:type="dxa"/>
          </w:tcPr>
          <w:p w14:paraId="1351CA5E" w14:textId="77777777" w:rsidR="009B14B6" w:rsidRPr="008D53CA" w:rsidRDefault="009B14B6" w:rsidP="009B14B6">
            <w:r w:rsidRPr="00F02CF0">
              <w:t>28.7 Mbps</w:t>
            </w:r>
          </w:p>
        </w:tc>
        <w:tc>
          <w:tcPr>
            <w:tcW w:w="3600" w:type="dxa"/>
          </w:tcPr>
          <w:p w14:paraId="43CD336B" w14:textId="5B393493" w:rsidR="009B14B6" w:rsidRDefault="009B14B6" w:rsidP="009B14B6">
            <w:r>
              <w:t>6.8</w:t>
            </w:r>
          </w:p>
        </w:tc>
        <w:tc>
          <w:tcPr>
            <w:tcW w:w="1976" w:type="dxa"/>
          </w:tcPr>
          <w:p w14:paraId="323A5D59" w14:textId="010C17DF" w:rsidR="009B14B6" w:rsidRDefault="008B12BF" w:rsidP="009B14B6">
            <w:r>
              <w:t>8.8</w:t>
            </w:r>
          </w:p>
        </w:tc>
      </w:tr>
      <w:tr w:rsidR="009B14B6" w14:paraId="289F215A" w14:textId="77777777" w:rsidTr="0023531B">
        <w:tc>
          <w:tcPr>
            <w:tcW w:w="985" w:type="dxa"/>
          </w:tcPr>
          <w:p w14:paraId="3F24AAD0" w14:textId="77777777" w:rsidR="009B14B6" w:rsidRDefault="009B14B6" w:rsidP="009B14B6">
            <w:r>
              <w:t>80</w:t>
            </w:r>
          </w:p>
        </w:tc>
        <w:tc>
          <w:tcPr>
            <w:tcW w:w="3060" w:type="dxa"/>
          </w:tcPr>
          <w:p w14:paraId="7CB9CAB2" w14:textId="77777777" w:rsidR="009B14B6" w:rsidRPr="008D53CA" w:rsidRDefault="009B14B6" w:rsidP="009B14B6">
            <w:r w:rsidRPr="00F02CF0">
              <w:t>38.7 Mbps</w:t>
            </w:r>
          </w:p>
        </w:tc>
        <w:tc>
          <w:tcPr>
            <w:tcW w:w="3600" w:type="dxa"/>
          </w:tcPr>
          <w:p w14:paraId="7EA20665" w14:textId="3CA2C1F2" w:rsidR="009B14B6" w:rsidRDefault="009B14B6" w:rsidP="009B14B6">
            <w:r>
              <w:t>7</w:t>
            </w:r>
          </w:p>
        </w:tc>
        <w:tc>
          <w:tcPr>
            <w:tcW w:w="1976" w:type="dxa"/>
          </w:tcPr>
          <w:p w14:paraId="28DC5B16" w14:textId="475D0489" w:rsidR="009B14B6" w:rsidRDefault="008B12BF" w:rsidP="009B14B6">
            <w:r>
              <w:t>9</w:t>
            </w:r>
          </w:p>
        </w:tc>
      </w:tr>
    </w:tbl>
    <w:p w14:paraId="7BCF42AC" w14:textId="77777777" w:rsidR="00243584" w:rsidRPr="00243584" w:rsidRDefault="00243584" w:rsidP="00243584">
      <w:pPr>
        <w:rPr>
          <w:lang w:val="en-GB"/>
        </w:rPr>
      </w:pPr>
    </w:p>
    <w:p w14:paraId="593DBD8A" w14:textId="77777777" w:rsidR="00243584" w:rsidRDefault="00243584" w:rsidP="00243584">
      <w:pPr>
        <w:rPr>
          <w:lang w:val="en-GB"/>
        </w:rPr>
      </w:pPr>
    </w:p>
    <w:p w14:paraId="309D371E" w14:textId="77777777" w:rsidR="00243584" w:rsidRDefault="00243584" w:rsidP="00243584">
      <w:pPr>
        <w:rPr>
          <w:lang w:val="en-GB"/>
        </w:rPr>
      </w:pPr>
    </w:p>
    <w:p w14:paraId="1A584787" w14:textId="77777777" w:rsidR="00243584" w:rsidRDefault="00243584" w:rsidP="00243584">
      <w:pPr>
        <w:rPr>
          <w:lang w:val="en-GB"/>
        </w:rPr>
      </w:pPr>
    </w:p>
    <w:p w14:paraId="47BCC069" w14:textId="77777777" w:rsidR="00243584" w:rsidRDefault="00243584" w:rsidP="00243584">
      <w:pPr>
        <w:rPr>
          <w:lang w:val="en-GB"/>
        </w:rPr>
      </w:pPr>
    </w:p>
    <w:p w14:paraId="2F2E6917" w14:textId="77777777" w:rsidR="00243584" w:rsidRDefault="00243584" w:rsidP="00243584">
      <w:pPr>
        <w:rPr>
          <w:lang w:val="en-GB"/>
        </w:rPr>
      </w:pPr>
    </w:p>
    <w:p w14:paraId="2282753E" w14:textId="77777777" w:rsidR="00243584" w:rsidRPr="00243584" w:rsidRDefault="00243584" w:rsidP="00243584">
      <w:pPr>
        <w:rPr>
          <w:lang w:val="en-GB"/>
        </w:rPr>
      </w:pPr>
    </w:p>
    <w:p w14:paraId="01D895DB" w14:textId="77777777" w:rsidR="00243584" w:rsidRPr="00243584" w:rsidRDefault="00243584" w:rsidP="00243584">
      <w:pPr>
        <w:pStyle w:val="Heading3"/>
      </w:pPr>
      <w:r>
        <w:t>Simulation Results with COT</w:t>
      </w:r>
      <w:proofErr w:type="gramStart"/>
      <w:r>
        <w:t>=[</w:t>
      </w:r>
      <w:proofErr w:type="gramEnd"/>
      <w:r>
        <w:t>2,4,6,7] (Option 2)</w:t>
      </w:r>
    </w:p>
    <w:tbl>
      <w:tblPr>
        <w:tblStyle w:val="TableGrid"/>
        <w:tblpPr w:leftFromText="180" w:rightFromText="180" w:vertAnchor="text" w:horzAnchor="page" w:tblpX="1891" w:tblpY="8"/>
        <w:tblW w:w="0" w:type="auto"/>
        <w:tblLook w:val="04A0" w:firstRow="1" w:lastRow="0" w:firstColumn="1" w:lastColumn="0" w:noHBand="0" w:noVBand="1"/>
      </w:tblPr>
      <w:tblGrid>
        <w:gridCol w:w="985"/>
        <w:gridCol w:w="3060"/>
        <w:gridCol w:w="3600"/>
        <w:gridCol w:w="1976"/>
      </w:tblGrid>
      <w:tr w:rsidR="00243584" w14:paraId="509AA4CB" w14:textId="77777777" w:rsidTr="0023531B">
        <w:tc>
          <w:tcPr>
            <w:tcW w:w="985" w:type="dxa"/>
          </w:tcPr>
          <w:p w14:paraId="6CF9AD3A" w14:textId="77777777" w:rsidR="00243584" w:rsidRPr="00D0068A" w:rsidRDefault="00243584" w:rsidP="0023531B">
            <w:pPr>
              <w:jc w:val="center"/>
              <w:rPr>
                <w:b/>
                <w:bCs/>
              </w:rPr>
            </w:pPr>
            <w:r w:rsidRPr="00D0068A">
              <w:rPr>
                <w:b/>
                <w:bCs/>
              </w:rPr>
              <w:t>CBW [MHz]</w:t>
            </w:r>
          </w:p>
        </w:tc>
        <w:tc>
          <w:tcPr>
            <w:tcW w:w="3060" w:type="dxa"/>
          </w:tcPr>
          <w:p w14:paraId="41776C87" w14:textId="77777777" w:rsidR="00243584" w:rsidRPr="00D0068A" w:rsidRDefault="00243584" w:rsidP="0023531B">
            <w:pPr>
              <w:jc w:val="center"/>
              <w:rPr>
                <w:b/>
                <w:bCs/>
              </w:rPr>
            </w:pPr>
            <w:r w:rsidRPr="00D0068A">
              <w:rPr>
                <w:b/>
                <w:bCs/>
              </w:rPr>
              <w:t>Average Peak Throughput</w:t>
            </w:r>
            <w:r>
              <w:rPr>
                <w:b/>
                <w:bCs/>
              </w:rPr>
              <w:t xml:space="preserve"> [Mbps] (For Alignment only)</w:t>
            </w:r>
          </w:p>
        </w:tc>
        <w:tc>
          <w:tcPr>
            <w:tcW w:w="3600" w:type="dxa"/>
          </w:tcPr>
          <w:p w14:paraId="1D8B5B86" w14:textId="77777777" w:rsidR="00243584" w:rsidRPr="00D0068A" w:rsidRDefault="00243584" w:rsidP="0023531B">
            <w:pPr>
              <w:jc w:val="center"/>
              <w:rPr>
                <w:b/>
                <w:bCs/>
              </w:rPr>
            </w:pPr>
            <w:r>
              <w:rPr>
                <w:b/>
                <w:bCs/>
              </w:rPr>
              <w:t xml:space="preserve">Alignment </w:t>
            </w:r>
            <w:r w:rsidRPr="00D0068A">
              <w:rPr>
                <w:b/>
                <w:bCs/>
              </w:rPr>
              <w:t>SNR</w:t>
            </w:r>
            <w:r>
              <w:rPr>
                <w:b/>
                <w:bCs/>
              </w:rPr>
              <w:t xml:space="preserve"> </w:t>
            </w:r>
            <w:r w:rsidRPr="00D0068A">
              <w:rPr>
                <w:b/>
                <w:bCs/>
              </w:rPr>
              <w:t xml:space="preserve">[dB] </w:t>
            </w:r>
            <w:r w:rsidRPr="00D0068A">
              <w:rPr>
                <w:b/>
                <w:bCs/>
              </w:rPr>
              <w:br/>
              <w:t>(@70% of Average Peak Throughput)</w:t>
            </w:r>
          </w:p>
        </w:tc>
        <w:tc>
          <w:tcPr>
            <w:tcW w:w="1976" w:type="dxa"/>
          </w:tcPr>
          <w:p w14:paraId="0642ED6A" w14:textId="77777777" w:rsidR="00243584" w:rsidRPr="00D0068A" w:rsidRDefault="00243584" w:rsidP="0023531B">
            <w:pPr>
              <w:jc w:val="center"/>
              <w:rPr>
                <w:b/>
                <w:bCs/>
              </w:rPr>
            </w:pPr>
            <w:r w:rsidRPr="00D0068A">
              <w:rPr>
                <w:b/>
                <w:bCs/>
              </w:rPr>
              <w:t>Impairment SNR [dB]</w:t>
            </w:r>
          </w:p>
        </w:tc>
      </w:tr>
      <w:tr w:rsidR="00243584" w14:paraId="0A057907" w14:textId="77777777" w:rsidTr="0023531B">
        <w:tc>
          <w:tcPr>
            <w:tcW w:w="985" w:type="dxa"/>
          </w:tcPr>
          <w:p w14:paraId="57B0DCCE" w14:textId="77777777" w:rsidR="00243584" w:rsidRDefault="00243584" w:rsidP="0023531B">
            <w:r>
              <w:t>20</w:t>
            </w:r>
          </w:p>
        </w:tc>
        <w:tc>
          <w:tcPr>
            <w:tcW w:w="3060" w:type="dxa"/>
          </w:tcPr>
          <w:p w14:paraId="3713BB9B" w14:textId="77777777" w:rsidR="00243584" w:rsidRPr="008D53CA" w:rsidRDefault="00243584" w:rsidP="0023531B">
            <w:r w:rsidRPr="00084A58">
              <w:t>10.8 Mbps</w:t>
            </w:r>
          </w:p>
        </w:tc>
        <w:tc>
          <w:tcPr>
            <w:tcW w:w="3600" w:type="dxa"/>
          </w:tcPr>
          <w:p w14:paraId="0B10EAF3" w14:textId="22417BA2" w:rsidR="00243584" w:rsidRDefault="009B14B6" w:rsidP="0023531B">
            <w:r>
              <w:t>6.</w:t>
            </w:r>
            <w:r w:rsidR="00DD601E">
              <w:t>4</w:t>
            </w:r>
          </w:p>
        </w:tc>
        <w:tc>
          <w:tcPr>
            <w:tcW w:w="1976" w:type="dxa"/>
          </w:tcPr>
          <w:p w14:paraId="23122440" w14:textId="1794ED37" w:rsidR="00243584" w:rsidRDefault="008B12BF" w:rsidP="0023531B">
            <w:r>
              <w:t>8.4</w:t>
            </w:r>
          </w:p>
        </w:tc>
      </w:tr>
      <w:tr w:rsidR="00243584" w14:paraId="7686FB5C" w14:textId="77777777" w:rsidTr="0023531B">
        <w:tc>
          <w:tcPr>
            <w:tcW w:w="985" w:type="dxa"/>
          </w:tcPr>
          <w:p w14:paraId="0F00C9DA" w14:textId="77777777" w:rsidR="00243584" w:rsidRDefault="00243584" w:rsidP="0023531B">
            <w:r>
              <w:t>40</w:t>
            </w:r>
          </w:p>
        </w:tc>
        <w:tc>
          <w:tcPr>
            <w:tcW w:w="3060" w:type="dxa"/>
          </w:tcPr>
          <w:p w14:paraId="2C4C6E8A" w14:textId="77777777" w:rsidR="00243584" w:rsidRPr="008D53CA" w:rsidRDefault="00243584" w:rsidP="0023531B">
            <w:r w:rsidRPr="00084A58">
              <w:t>22.5 Mbps</w:t>
            </w:r>
          </w:p>
        </w:tc>
        <w:tc>
          <w:tcPr>
            <w:tcW w:w="3600" w:type="dxa"/>
          </w:tcPr>
          <w:p w14:paraId="0B395C68" w14:textId="268B3498" w:rsidR="00243584" w:rsidRDefault="00DD601E" w:rsidP="0023531B">
            <w:r>
              <w:t>6.5</w:t>
            </w:r>
          </w:p>
        </w:tc>
        <w:tc>
          <w:tcPr>
            <w:tcW w:w="1976" w:type="dxa"/>
          </w:tcPr>
          <w:p w14:paraId="329AC511" w14:textId="0B04AA52" w:rsidR="00243584" w:rsidRDefault="008B12BF" w:rsidP="0023531B">
            <w:r>
              <w:t>8.5</w:t>
            </w:r>
          </w:p>
        </w:tc>
      </w:tr>
      <w:tr w:rsidR="00243584" w14:paraId="0598BC49" w14:textId="77777777" w:rsidTr="0023531B">
        <w:tc>
          <w:tcPr>
            <w:tcW w:w="985" w:type="dxa"/>
          </w:tcPr>
          <w:p w14:paraId="3365DEA0" w14:textId="77777777" w:rsidR="00243584" w:rsidRDefault="00243584" w:rsidP="0023531B">
            <w:r>
              <w:t>60</w:t>
            </w:r>
          </w:p>
        </w:tc>
        <w:tc>
          <w:tcPr>
            <w:tcW w:w="3060" w:type="dxa"/>
          </w:tcPr>
          <w:p w14:paraId="661A70AC" w14:textId="77777777" w:rsidR="00243584" w:rsidRPr="008D53CA" w:rsidRDefault="00243584" w:rsidP="0023531B">
            <w:r w:rsidRPr="00084A58">
              <w:t>34.5 Mbps</w:t>
            </w:r>
          </w:p>
        </w:tc>
        <w:tc>
          <w:tcPr>
            <w:tcW w:w="3600" w:type="dxa"/>
          </w:tcPr>
          <w:p w14:paraId="1F615A71" w14:textId="2DB1B93F" w:rsidR="00243584" w:rsidRDefault="00DD601E" w:rsidP="0023531B">
            <w:r>
              <w:t>6.6</w:t>
            </w:r>
          </w:p>
        </w:tc>
        <w:tc>
          <w:tcPr>
            <w:tcW w:w="1976" w:type="dxa"/>
          </w:tcPr>
          <w:p w14:paraId="74D7605D" w14:textId="55432D5E" w:rsidR="00243584" w:rsidRDefault="008B12BF" w:rsidP="0023531B">
            <w:r>
              <w:t>8.6</w:t>
            </w:r>
          </w:p>
        </w:tc>
      </w:tr>
      <w:tr w:rsidR="00243584" w14:paraId="7E7991D4" w14:textId="77777777" w:rsidTr="0023531B">
        <w:tc>
          <w:tcPr>
            <w:tcW w:w="985" w:type="dxa"/>
          </w:tcPr>
          <w:p w14:paraId="4F7BF098" w14:textId="77777777" w:rsidR="00243584" w:rsidRDefault="00243584" w:rsidP="0023531B">
            <w:r>
              <w:t>80</w:t>
            </w:r>
          </w:p>
        </w:tc>
        <w:tc>
          <w:tcPr>
            <w:tcW w:w="3060" w:type="dxa"/>
          </w:tcPr>
          <w:p w14:paraId="60C9DA46" w14:textId="77777777" w:rsidR="00243584" w:rsidRPr="008D53CA" w:rsidRDefault="00243584" w:rsidP="0023531B">
            <w:r w:rsidRPr="00084A58">
              <w:t>46.5 Mbps</w:t>
            </w:r>
          </w:p>
        </w:tc>
        <w:tc>
          <w:tcPr>
            <w:tcW w:w="3600" w:type="dxa"/>
          </w:tcPr>
          <w:p w14:paraId="3AC78E37" w14:textId="6FE22DD1" w:rsidR="00243584" w:rsidRDefault="00DD601E" w:rsidP="0023531B">
            <w:r>
              <w:t>6.9</w:t>
            </w:r>
          </w:p>
        </w:tc>
        <w:tc>
          <w:tcPr>
            <w:tcW w:w="1976" w:type="dxa"/>
          </w:tcPr>
          <w:p w14:paraId="14A7A535" w14:textId="4414728B" w:rsidR="00243584" w:rsidRDefault="008B12BF" w:rsidP="0023531B">
            <w:r>
              <w:t>8.9</w:t>
            </w:r>
          </w:p>
        </w:tc>
      </w:tr>
    </w:tbl>
    <w:p w14:paraId="18DC7F55" w14:textId="77777777" w:rsidR="00243584" w:rsidRPr="00243584" w:rsidRDefault="00243584" w:rsidP="00243584">
      <w:pPr>
        <w:rPr>
          <w:b/>
          <w:bCs/>
          <w:lang w:val="en-GB"/>
        </w:rPr>
      </w:pPr>
    </w:p>
    <w:p w14:paraId="5E0DA988" w14:textId="77777777" w:rsidR="00243584" w:rsidRDefault="00243584" w:rsidP="00243584">
      <w:pPr>
        <w:rPr>
          <w:lang w:val="en-GB"/>
        </w:rPr>
      </w:pPr>
    </w:p>
    <w:p w14:paraId="4D2DB573" w14:textId="77777777" w:rsidR="00243584" w:rsidRPr="00243584" w:rsidRDefault="00243584" w:rsidP="00243584">
      <w:pPr>
        <w:rPr>
          <w:b/>
          <w:bCs/>
          <w:lang w:val="en-GB"/>
        </w:rPr>
      </w:pPr>
    </w:p>
    <w:p w14:paraId="6D96DDF5" w14:textId="77777777" w:rsidR="00243584" w:rsidRDefault="00243584" w:rsidP="00243584">
      <w:pPr>
        <w:rPr>
          <w:lang w:val="en-GB"/>
        </w:rPr>
      </w:pPr>
    </w:p>
    <w:p w14:paraId="4FCDF065" w14:textId="77777777" w:rsidR="00243584" w:rsidRDefault="00243584" w:rsidP="00243584">
      <w:pPr>
        <w:rPr>
          <w:lang w:val="en-GB"/>
        </w:rPr>
      </w:pPr>
    </w:p>
    <w:p w14:paraId="2A8C3E37" w14:textId="77777777" w:rsidR="00243584" w:rsidRPr="00F02CF0" w:rsidRDefault="00243584" w:rsidP="00243584">
      <w:pPr>
        <w:rPr>
          <w:lang w:val="en-GB"/>
        </w:rPr>
      </w:pPr>
    </w:p>
    <w:p w14:paraId="613B908E" w14:textId="77777777" w:rsidR="00243584" w:rsidRDefault="00243584" w:rsidP="00243584">
      <w:pPr>
        <w:pStyle w:val="Heading2"/>
      </w:pPr>
      <w:r>
        <w:t>Simulation Results for P</w:t>
      </w:r>
      <w:r w:rsidRPr="00C2359D">
        <w:rPr>
          <w:vertAlign w:val="subscript"/>
        </w:rPr>
        <w:t>LBT</w:t>
      </w:r>
      <w:r>
        <w:t>=0.25</w:t>
      </w:r>
    </w:p>
    <w:p w14:paraId="452589DA" w14:textId="77777777" w:rsidR="00243584" w:rsidRDefault="00243584" w:rsidP="00243584">
      <w:pPr>
        <w:pStyle w:val="Heading3"/>
      </w:pPr>
      <w:r>
        <w:t>Simulation Results with COT</w:t>
      </w:r>
      <w:proofErr w:type="gramStart"/>
      <w:r>
        <w:t>=[</w:t>
      </w:r>
      <w:proofErr w:type="gramEnd"/>
      <w:r>
        <w:t>2,3,5,6] (Option 1)</w:t>
      </w:r>
    </w:p>
    <w:tbl>
      <w:tblPr>
        <w:tblStyle w:val="TableGrid"/>
        <w:tblpPr w:leftFromText="180" w:rightFromText="180" w:vertAnchor="text" w:horzAnchor="page" w:tblpX="1891" w:tblpY="8"/>
        <w:tblW w:w="0" w:type="auto"/>
        <w:tblLook w:val="04A0" w:firstRow="1" w:lastRow="0" w:firstColumn="1" w:lastColumn="0" w:noHBand="0" w:noVBand="1"/>
      </w:tblPr>
      <w:tblGrid>
        <w:gridCol w:w="985"/>
        <w:gridCol w:w="3060"/>
        <w:gridCol w:w="3600"/>
        <w:gridCol w:w="1976"/>
      </w:tblGrid>
      <w:tr w:rsidR="00243584" w14:paraId="57A6F628" w14:textId="77777777" w:rsidTr="0023531B">
        <w:tc>
          <w:tcPr>
            <w:tcW w:w="985" w:type="dxa"/>
          </w:tcPr>
          <w:p w14:paraId="4C264A1C" w14:textId="77777777" w:rsidR="00243584" w:rsidRPr="00D0068A" w:rsidRDefault="00243584" w:rsidP="0023531B">
            <w:pPr>
              <w:jc w:val="center"/>
              <w:rPr>
                <w:b/>
                <w:bCs/>
              </w:rPr>
            </w:pPr>
            <w:r w:rsidRPr="00D0068A">
              <w:rPr>
                <w:b/>
                <w:bCs/>
              </w:rPr>
              <w:t>CBW [MHz]</w:t>
            </w:r>
          </w:p>
        </w:tc>
        <w:tc>
          <w:tcPr>
            <w:tcW w:w="3060" w:type="dxa"/>
          </w:tcPr>
          <w:p w14:paraId="73F5ECCF" w14:textId="77777777" w:rsidR="00243584" w:rsidRPr="00D0068A" w:rsidRDefault="00243584" w:rsidP="0023531B">
            <w:pPr>
              <w:jc w:val="center"/>
              <w:rPr>
                <w:b/>
                <w:bCs/>
              </w:rPr>
            </w:pPr>
            <w:r w:rsidRPr="00D0068A">
              <w:rPr>
                <w:b/>
                <w:bCs/>
              </w:rPr>
              <w:t>Average Peak Throughput</w:t>
            </w:r>
            <w:r>
              <w:rPr>
                <w:b/>
                <w:bCs/>
              </w:rPr>
              <w:t xml:space="preserve"> [Mbps] (For Alignment only)</w:t>
            </w:r>
          </w:p>
        </w:tc>
        <w:tc>
          <w:tcPr>
            <w:tcW w:w="3600" w:type="dxa"/>
          </w:tcPr>
          <w:p w14:paraId="3C8ABCD5" w14:textId="77777777" w:rsidR="00243584" w:rsidRPr="00D0068A" w:rsidRDefault="00243584" w:rsidP="0023531B">
            <w:pPr>
              <w:jc w:val="center"/>
              <w:rPr>
                <w:b/>
                <w:bCs/>
              </w:rPr>
            </w:pPr>
            <w:r>
              <w:rPr>
                <w:b/>
                <w:bCs/>
              </w:rPr>
              <w:t xml:space="preserve">Alignment </w:t>
            </w:r>
            <w:r w:rsidRPr="00D0068A">
              <w:rPr>
                <w:b/>
                <w:bCs/>
              </w:rPr>
              <w:t>SNR</w:t>
            </w:r>
            <w:r>
              <w:rPr>
                <w:b/>
                <w:bCs/>
              </w:rPr>
              <w:t xml:space="preserve"> </w:t>
            </w:r>
            <w:r w:rsidRPr="00D0068A">
              <w:rPr>
                <w:b/>
                <w:bCs/>
              </w:rPr>
              <w:t xml:space="preserve">[dB] </w:t>
            </w:r>
            <w:r w:rsidRPr="00D0068A">
              <w:rPr>
                <w:b/>
                <w:bCs/>
              </w:rPr>
              <w:br/>
              <w:t>(@70% of Average Peak Throughput)</w:t>
            </w:r>
          </w:p>
        </w:tc>
        <w:tc>
          <w:tcPr>
            <w:tcW w:w="1976" w:type="dxa"/>
          </w:tcPr>
          <w:p w14:paraId="317B0621" w14:textId="77777777" w:rsidR="00243584" w:rsidRPr="00D0068A" w:rsidRDefault="00243584" w:rsidP="0023531B">
            <w:pPr>
              <w:jc w:val="center"/>
              <w:rPr>
                <w:b/>
                <w:bCs/>
              </w:rPr>
            </w:pPr>
            <w:r w:rsidRPr="00D0068A">
              <w:rPr>
                <w:b/>
                <w:bCs/>
              </w:rPr>
              <w:t>Impairment SNR [dB]</w:t>
            </w:r>
          </w:p>
        </w:tc>
      </w:tr>
      <w:tr w:rsidR="00E63377" w14:paraId="68EE1FDA" w14:textId="77777777" w:rsidTr="0023531B">
        <w:tc>
          <w:tcPr>
            <w:tcW w:w="985" w:type="dxa"/>
          </w:tcPr>
          <w:p w14:paraId="3B3E3206" w14:textId="77777777" w:rsidR="00E63377" w:rsidRDefault="00E63377" w:rsidP="00E63377">
            <w:r>
              <w:t>20</w:t>
            </w:r>
          </w:p>
        </w:tc>
        <w:tc>
          <w:tcPr>
            <w:tcW w:w="3060" w:type="dxa"/>
          </w:tcPr>
          <w:p w14:paraId="5C11F3AF" w14:textId="19D7607E" w:rsidR="00E63377" w:rsidRPr="008D53CA" w:rsidRDefault="00E63377" w:rsidP="00E63377">
            <w:r w:rsidRPr="00410511">
              <w:t>13.4 Mbps</w:t>
            </w:r>
          </w:p>
        </w:tc>
        <w:tc>
          <w:tcPr>
            <w:tcW w:w="3600" w:type="dxa"/>
          </w:tcPr>
          <w:p w14:paraId="37BE62CE" w14:textId="0BE89C83" w:rsidR="00E63377" w:rsidRDefault="00E75351" w:rsidP="00E63377">
            <w:r>
              <w:t>6.5</w:t>
            </w:r>
          </w:p>
        </w:tc>
        <w:tc>
          <w:tcPr>
            <w:tcW w:w="1976" w:type="dxa"/>
          </w:tcPr>
          <w:p w14:paraId="1DE157B3" w14:textId="331291EF" w:rsidR="00E63377" w:rsidRDefault="008B12BF" w:rsidP="00E63377">
            <w:r>
              <w:t>8.5</w:t>
            </w:r>
          </w:p>
        </w:tc>
      </w:tr>
      <w:tr w:rsidR="00E63377" w14:paraId="304FF57D" w14:textId="77777777" w:rsidTr="0023531B">
        <w:tc>
          <w:tcPr>
            <w:tcW w:w="985" w:type="dxa"/>
          </w:tcPr>
          <w:p w14:paraId="1248E662" w14:textId="77777777" w:rsidR="00E63377" w:rsidRDefault="00E63377" w:rsidP="00E63377">
            <w:r>
              <w:t>40</w:t>
            </w:r>
          </w:p>
        </w:tc>
        <w:tc>
          <w:tcPr>
            <w:tcW w:w="3060" w:type="dxa"/>
          </w:tcPr>
          <w:p w14:paraId="11BAFE91" w14:textId="124EA26D" w:rsidR="00E63377" w:rsidRPr="008D53CA" w:rsidRDefault="00E63377" w:rsidP="00E63377">
            <w:r w:rsidRPr="00410511">
              <w:t>28 Mbps</w:t>
            </w:r>
          </w:p>
        </w:tc>
        <w:tc>
          <w:tcPr>
            <w:tcW w:w="3600" w:type="dxa"/>
          </w:tcPr>
          <w:p w14:paraId="4DC4C6A9" w14:textId="375A6F19" w:rsidR="00E63377" w:rsidRDefault="00E75351" w:rsidP="00E63377">
            <w:r>
              <w:t>6.6</w:t>
            </w:r>
          </w:p>
        </w:tc>
        <w:tc>
          <w:tcPr>
            <w:tcW w:w="1976" w:type="dxa"/>
          </w:tcPr>
          <w:p w14:paraId="11060DE6" w14:textId="14D81034" w:rsidR="00E63377" w:rsidRDefault="008B12BF" w:rsidP="00E63377">
            <w:r>
              <w:t>8.6</w:t>
            </w:r>
          </w:p>
        </w:tc>
      </w:tr>
      <w:tr w:rsidR="00E63377" w14:paraId="2D4AD59D" w14:textId="77777777" w:rsidTr="0023531B">
        <w:tc>
          <w:tcPr>
            <w:tcW w:w="985" w:type="dxa"/>
          </w:tcPr>
          <w:p w14:paraId="06899A73" w14:textId="77777777" w:rsidR="00E63377" w:rsidRDefault="00E63377" w:rsidP="00E63377">
            <w:r>
              <w:lastRenderedPageBreak/>
              <w:t>60</w:t>
            </w:r>
          </w:p>
        </w:tc>
        <w:tc>
          <w:tcPr>
            <w:tcW w:w="3060" w:type="dxa"/>
          </w:tcPr>
          <w:p w14:paraId="67F6DFAD" w14:textId="0DE4B19D" w:rsidR="00E63377" w:rsidRPr="008D53CA" w:rsidRDefault="00E63377" w:rsidP="00E63377">
            <w:r w:rsidRPr="00410511">
              <w:t>43 Mbps</w:t>
            </w:r>
          </w:p>
        </w:tc>
        <w:tc>
          <w:tcPr>
            <w:tcW w:w="3600" w:type="dxa"/>
          </w:tcPr>
          <w:p w14:paraId="04EFEF01" w14:textId="629B11F0" w:rsidR="00E63377" w:rsidRDefault="00E75351" w:rsidP="00E63377">
            <w:r>
              <w:t>6.7</w:t>
            </w:r>
          </w:p>
        </w:tc>
        <w:tc>
          <w:tcPr>
            <w:tcW w:w="1976" w:type="dxa"/>
          </w:tcPr>
          <w:p w14:paraId="03B0B636" w14:textId="47C6AEA6" w:rsidR="00E63377" w:rsidRDefault="008B12BF" w:rsidP="00E63377">
            <w:r>
              <w:t>8.7</w:t>
            </w:r>
          </w:p>
        </w:tc>
      </w:tr>
      <w:tr w:rsidR="00E63377" w14:paraId="4D576C8C" w14:textId="77777777" w:rsidTr="0023531B">
        <w:tc>
          <w:tcPr>
            <w:tcW w:w="985" w:type="dxa"/>
          </w:tcPr>
          <w:p w14:paraId="2AF1B104" w14:textId="77777777" w:rsidR="00E63377" w:rsidRDefault="00E63377" w:rsidP="00E63377">
            <w:r>
              <w:t>80</w:t>
            </w:r>
          </w:p>
        </w:tc>
        <w:tc>
          <w:tcPr>
            <w:tcW w:w="3060" w:type="dxa"/>
          </w:tcPr>
          <w:p w14:paraId="1520BD26" w14:textId="27ED6992" w:rsidR="00E63377" w:rsidRPr="008D53CA" w:rsidRDefault="00E63377" w:rsidP="00E63377">
            <w:r w:rsidRPr="00410511">
              <w:t>58 Mbps</w:t>
            </w:r>
          </w:p>
        </w:tc>
        <w:tc>
          <w:tcPr>
            <w:tcW w:w="3600" w:type="dxa"/>
          </w:tcPr>
          <w:p w14:paraId="2405145A" w14:textId="1A56221A" w:rsidR="00E63377" w:rsidRDefault="00E75351" w:rsidP="00E63377">
            <w:r>
              <w:t>6.9</w:t>
            </w:r>
          </w:p>
        </w:tc>
        <w:tc>
          <w:tcPr>
            <w:tcW w:w="1976" w:type="dxa"/>
          </w:tcPr>
          <w:p w14:paraId="71EA875A" w14:textId="3BEA2B24" w:rsidR="00E63377" w:rsidRDefault="008B12BF" w:rsidP="00E63377">
            <w:r>
              <w:t>8.9</w:t>
            </w:r>
          </w:p>
        </w:tc>
      </w:tr>
    </w:tbl>
    <w:p w14:paraId="2DEC2395" w14:textId="77777777" w:rsidR="00243584" w:rsidRDefault="00243584" w:rsidP="00243584">
      <w:pPr>
        <w:rPr>
          <w:lang w:val="en-GB"/>
        </w:rPr>
      </w:pPr>
    </w:p>
    <w:p w14:paraId="571DD41C" w14:textId="77777777" w:rsidR="00243584" w:rsidRDefault="00243584" w:rsidP="00243584">
      <w:pPr>
        <w:rPr>
          <w:lang w:val="en-GB"/>
        </w:rPr>
      </w:pPr>
    </w:p>
    <w:p w14:paraId="2E5F0CDE" w14:textId="77777777" w:rsidR="00243584" w:rsidRDefault="00243584" w:rsidP="00243584">
      <w:pPr>
        <w:rPr>
          <w:lang w:val="en-GB"/>
        </w:rPr>
      </w:pPr>
    </w:p>
    <w:p w14:paraId="0F7D5A32" w14:textId="77777777" w:rsidR="00243584" w:rsidRDefault="00243584" w:rsidP="00243584">
      <w:pPr>
        <w:rPr>
          <w:lang w:val="en-GB"/>
        </w:rPr>
      </w:pPr>
    </w:p>
    <w:p w14:paraId="56F9F6D2" w14:textId="77777777" w:rsidR="00243584" w:rsidRPr="00243584" w:rsidRDefault="00243584" w:rsidP="00243584">
      <w:pPr>
        <w:rPr>
          <w:lang w:val="en-GB"/>
        </w:rPr>
      </w:pPr>
    </w:p>
    <w:p w14:paraId="4E7EBB24" w14:textId="77777777" w:rsidR="00243584" w:rsidRDefault="00243584" w:rsidP="00243584">
      <w:pPr>
        <w:pStyle w:val="Heading3"/>
      </w:pPr>
      <w:r>
        <w:t>Simulation Results with COT</w:t>
      </w:r>
      <w:proofErr w:type="gramStart"/>
      <w:r>
        <w:t>=[</w:t>
      </w:r>
      <w:proofErr w:type="gramEnd"/>
      <w:r>
        <w:t>2,4,6,7] (Option 2)</w:t>
      </w:r>
    </w:p>
    <w:tbl>
      <w:tblPr>
        <w:tblStyle w:val="TableGrid"/>
        <w:tblpPr w:leftFromText="180" w:rightFromText="180" w:vertAnchor="text" w:horzAnchor="page" w:tblpX="1891" w:tblpY="8"/>
        <w:tblW w:w="0" w:type="auto"/>
        <w:tblLook w:val="04A0" w:firstRow="1" w:lastRow="0" w:firstColumn="1" w:lastColumn="0" w:noHBand="0" w:noVBand="1"/>
      </w:tblPr>
      <w:tblGrid>
        <w:gridCol w:w="985"/>
        <w:gridCol w:w="3060"/>
        <w:gridCol w:w="3600"/>
        <w:gridCol w:w="1976"/>
      </w:tblGrid>
      <w:tr w:rsidR="00243584" w14:paraId="3C23AAF4" w14:textId="77777777" w:rsidTr="0023531B">
        <w:tc>
          <w:tcPr>
            <w:tcW w:w="985" w:type="dxa"/>
          </w:tcPr>
          <w:p w14:paraId="6EDE40A6" w14:textId="77777777" w:rsidR="00243584" w:rsidRPr="00D0068A" w:rsidRDefault="00243584" w:rsidP="0023531B">
            <w:pPr>
              <w:jc w:val="center"/>
              <w:rPr>
                <w:b/>
                <w:bCs/>
              </w:rPr>
            </w:pPr>
            <w:r w:rsidRPr="00D0068A">
              <w:rPr>
                <w:b/>
                <w:bCs/>
              </w:rPr>
              <w:t>CBW [MHz]</w:t>
            </w:r>
          </w:p>
        </w:tc>
        <w:tc>
          <w:tcPr>
            <w:tcW w:w="3060" w:type="dxa"/>
          </w:tcPr>
          <w:p w14:paraId="5F6301B6" w14:textId="77777777" w:rsidR="00243584" w:rsidRPr="00D0068A" w:rsidRDefault="00243584" w:rsidP="0023531B">
            <w:pPr>
              <w:jc w:val="center"/>
              <w:rPr>
                <w:b/>
                <w:bCs/>
              </w:rPr>
            </w:pPr>
            <w:r w:rsidRPr="00D0068A">
              <w:rPr>
                <w:b/>
                <w:bCs/>
              </w:rPr>
              <w:t>Average Peak Throughput</w:t>
            </w:r>
            <w:r>
              <w:rPr>
                <w:b/>
                <w:bCs/>
              </w:rPr>
              <w:t xml:space="preserve"> [Mbps] (For Alignment only)</w:t>
            </w:r>
          </w:p>
        </w:tc>
        <w:tc>
          <w:tcPr>
            <w:tcW w:w="3600" w:type="dxa"/>
          </w:tcPr>
          <w:p w14:paraId="7445820C" w14:textId="77777777" w:rsidR="00243584" w:rsidRPr="00D0068A" w:rsidRDefault="00243584" w:rsidP="0023531B">
            <w:pPr>
              <w:jc w:val="center"/>
              <w:rPr>
                <w:b/>
                <w:bCs/>
              </w:rPr>
            </w:pPr>
            <w:r>
              <w:rPr>
                <w:b/>
                <w:bCs/>
              </w:rPr>
              <w:t xml:space="preserve">Alignment </w:t>
            </w:r>
            <w:r w:rsidRPr="00D0068A">
              <w:rPr>
                <w:b/>
                <w:bCs/>
              </w:rPr>
              <w:t>SNR</w:t>
            </w:r>
            <w:r>
              <w:rPr>
                <w:b/>
                <w:bCs/>
              </w:rPr>
              <w:t xml:space="preserve"> </w:t>
            </w:r>
            <w:r w:rsidRPr="00D0068A">
              <w:rPr>
                <w:b/>
                <w:bCs/>
              </w:rPr>
              <w:t xml:space="preserve">[dB] </w:t>
            </w:r>
            <w:r w:rsidRPr="00D0068A">
              <w:rPr>
                <w:b/>
                <w:bCs/>
              </w:rPr>
              <w:br/>
              <w:t>(@70% of Average Peak Throughput)</w:t>
            </w:r>
          </w:p>
        </w:tc>
        <w:tc>
          <w:tcPr>
            <w:tcW w:w="1976" w:type="dxa"/>
          </w:tcPr>
          <w:p w14:paraId="299B0BE2" w14:textId="77777777" w:rsidR="00243584" w:rsidRPr="00D0068A" w:rsidRDefault="00243584" w:rsidP="0023531B">
            <w:pPr>
              <w:jc w:val="center"/>
              <w:rPr>
                <w:b/>
                <w:bCs/>
              </w:rPr>
            </w:pPr>
            <w:r w:rsidRPr="00D0068A">
              <w:rPr>
                <w:b/>
                <w:bCs/>
              </w:rPr>
              <w:t>Impairment SNR [dB]</w:t>
            </w:r>
          </w:p>
        </w:tc>
      </w:tr>
      <w:tr w:rsidR="00E63377" w14:paraId="0DA97D2A" w14:textId="77777777" w:rsidTr="0023531B">
        <w:tc>
          <w:tcPr>
            <w:tcW w:w="985" w:type="dxa"/>
          </w:tcPr>
          <w:p w14:paraId="3F6221EA" w14:textId="77777777" w:rsidR="00E63377" w:rsidRDefault="00E63377" w:rsidP="00E63377">
            <w:r>
              <w:t>20</w:t>
            </w:r>
          </w:p>
        </w:tc>
        <w:tc>
          <w:tcPr>
            <w:tcW w:w="3060" w:type="dxa"/>
          </w:tcPr>
          <w:p w14:paraId="32BBEE97" w14:textId="7BB0D82E" w:rsidR="00E63377" w:rsidRPr="008D53CA" w:rsidRDefault="00E63377" w:rsidP="00E63377">
            <w:r w:rsidRPr="00410511">
              <w:t>16.2 Mbps</w:t>
            </w:r>
          </w:p>
        </w:tc>
        <w:tc>
          <w:tcPr>
            <w:tcW w:w="3600" w:type="dxa"/>
          </w:tcPr>
          <w:p w14:paraId="6EBCF5DD" w14:textId="059866A3" w:rsidR="00E63377" w:rsidRDefault="00435D78" w:rsidP="00E63377">
            <w:r>
              <w:t>6.4</w:t>
            </w:r>
          </w:p>
        </w:tc>
        <w:tc>
          <w:tcPr>
            <w:tcW w:w="1976" w:type="dxa"/>
          </w:tcPr>
          <w:p w14:paraId="62310569" w14:textId="59CC64AE" w:rsidR="00E63377" w:rsidRDefault="008B12BF" w:rsidP="00E63377">
            <w:r>
              <w:t>8.4</w:t>
            </w:r>
          </w:p>
        </w:tc>
      </w:tr>
      <w:tr w:rsidR="00E63377" w14:paraId="1C56B8AF" w14:textId="77777777" w:rsidTr="0023531B">
        <w:tc>
          <w:tcPr>
            <w:tcW w:w="985" w:type="dxa"/>
          </w:tcPr>
          <w:p w14:paraId="3A337CF0" w14:textId="77777777" w:rsidR="00E63377" w:rsidRDefault="00E63377" w:rsidP="00E63377">
            <w:r>
              <w:t>40</w:t>
            </w:r>
          </w:p>
        </w:tc>
        <w:tc>
          <w:tcPr>
            <w:tcW w:w="3060" w:type="dxa"/>
          </w:tcPr>
          <w:p w14:paraId="644CE45E" w14:textId="3BFD7E76" w:rsidR="00E63377" w:rsidRPr="008D53CA" w:rsidRDefault="00E63377" w:rsidP="00E63377">
            <w:r w:rsidRPr="00410511">
              <w:t>33.7 Mbps</w:t>
            </w:r>
          </w:p>
        </w:tc>
        <w:tc>
          <w:tcPr>
            <w:tcW w:w="3600" w:type="dxa"/>
          </w:tcPr>
          <w:p w14:paraId="74E1DA8A" w14:textId="3BF9D29E" w:rsidR="00E63377" w:rsidRDefault="00435D78" w:rsidP="00E63377">
            <w:r>
              <w:t>6.4</w:t>
            </w:r>
          </w:p>
        </w:tc>
        <w:tc>
          <w:tcPr>
            <w:tcW w:w="1976" w:type="dxa"/>
          </w:tcPr>
          <w:p w14:paraId="1789CBA8" w14:textId="761D98FA" w:rsidR="00E63377" w:rsidRDefault="008B12BF" w:rsidP="00E63377">
            <w:r>
              <w:t>8.4</w:t>
            </w:r>
          </w:p>
        </w:tc>
      </w:tr>
      <w:tr w:rsidR="00E63377" w14:paraId="2944E8FF" w14:textId="77777777" w:rsidTr="0023531B">
        <w:tc>
          <w:tcPr>
            <w:tcW w:w="985" w:type="dxa"/>
          </w:tcPr>
          <w:p w14:paraId="45F7E472" w14:textId="77777777" w:rsidR="00E63377" w:rsidRDefault="00E63377" w:rsidP="00E63377">
            <w:r>
              <w:t>60</w:t>
            </w:r>
          </w:p>
        </w:tc>
        <w:tc>
          <w:tcPr>
            <w:tcW w:w="3060" w:type="dxa"/>
          </w:tcPr>
          <w:p w14:paraId="5203BF35" w14:textId="3D63BF9C" w:rsidR="00E63377" w:rsidRPr="008D53CA" w:rsidRDefault="00E63377" w:rsidP="00E63377">
            <w:r w:rsidRPr="00410511">
              <w:t>51.8 Mbps</w:t>
            </w:r>
          </w:p>
        </w:tc>
        <w:tc>
          <w:tcPr>
            <w:tcW w:w="3600" w:type="dxa"/>
          </w:tcPr>
          <w:p w14:paraId="74CB2D44" w14:textId="619D32AC" w:rsidR="00E63377" w:rsidRDefault="00435D78" w:rsidP="00E63377">
            <w:r>
              <w:t>6.5</w:t>
            </w:r>
          </w:p>
        </w:tc>
        <w:tc>
          <w:tcPr>
            <w:tcW w:w="1976" w:type="dxa"/>
          </w:tcPr>
          <w:p w14:paraId="319481D0" w14:textId="7F846F6F" w:rsidR="00E63377" w:rsidRDefault="008B12BF" w:rsidP="00E63377">
            <w:r>
              <w:t>8.5</w:t>
            </w:r>
          </w:p>
        </w:tc>
      </w:tr>
      <w:tr w:rsidR="00E63377" w14:paraId="148E3221" w14:textId="77777777" w:rsidTr="0023531B">
        <w:tc>
          <w:tcPr>
            <w:tcW w:w="985" w:type="dxa"/>
          </w:tcPr>
          <w:p w14:paraId="53AB4FB5" w14:textId="77777777" w:rsidR="00E63377" w:rsidRDefault="00E63377" w:rsidP="00E63377">
            <w:r>
              <w:t>80</w:t>
            </w:r>
          </w:p>
        </w:tc>
        <w:tc>
          <w:tcPr>
            <w:tcW w:w="3060" w:type="dxa"/>
          </w:tcPr>
          <w:p w14:paraId="6E1DC11F" w14:textId="30A99738" w:rsidR="00E63377" w:rsidRPr="008D53CA" w:rsidRDefault="00E63377" w:rsidP="00E63377">
            <w:r w:rsidRPr="00410511">
              <w:t>69.8 Mbps</w:t>
            </w:r>
          </w:p>
        </w:tc>
        <w:tc>
          <w:tcPr>
            <w:tcW w:w="3600" w:type="dxa"/>
          </w:tcPr>
          <w:p w14:paraId="0686B176" w14:textId="5D4F5C67" w:rsidR="00E63377" w:rsidRDefault="00435D78" w:rsidP="00E63377">
            <w:r>
              <w:t>6.9</w:t>
            </w:r>
          </w:p>
        </w:tc>
        <w:tc>
          <w:tcPr>
            <w:tcW w:w="1976" w:type="dxa"/>
          </w:tcPr>
          <w:p w14:paraId="78529E42" w14:textId="5B7BAC61" w:rsidR="00E63377" w:rsidRDefault="008B12BF" w:rsidP="00E63377">
            <w:r>
              <w:t>8.9</w:t>
            </w:r>
          </w:p>
        </w:tc>
      </w:tr>
    </w:tbl>
    <w:p w14:paraId="5AD9C173" w14:textId="0F35478D" w:rsidR="00E41459" w:rsidRDefault="00E41459" w:rsidP="0038238B">
      <w:pPr>
        <w:pStyle w:val="Heading1"/>
        <w:tabs>
          <w:tab w:val="clear" w:pos="7902"/>
          <w:tab w:val="num" w:pos="360"/>
        </w:tabs>
        <w:ind w:hanging="7902"/>
        <w:rPr>
          <w:rFonts w:cs="Arial"/>
          <w:lang w:val="en-US"/>
        </w:rPr>
      </w:pPr>
      <w:r>
        <w:rPr>
          <w:rFonts w:cs="Arial"/>
          <w:lang w:val="en-US"/>
        </w:rPr>
        <w:t>Conclusions</w:t>
      </w:r>
    </w:p>
    <w:p w14:paraId="525B825A" w14:textId="2C63D226" w:rsidR="00E41459" w:rsidRPr="00E41459" w:rsidRDefault="00E41459" w:rsidP="00E41459">
      <w:r>
        <w:t>This paper provides simulation results for the PDSCH Demodulation Tests proposed for NR-U UE Demod.</w:t>
      </w:r>
    </w:p>
    <w:p w14:paraId="3FC98EF9" w14:textId="5FEB243A" w:rsidR="0038238B" w:rsidRPr="00007693" w:rsidRDefault="0038238B" w:rsidP="0038238B">
      <w:pPr>
        <w:pStyle w:val="Heading1"/>
        <w:tabs>
          <w:tab w:val="clear" w:pos="7902"/>
          <w:tab w:val="num" w:pos="360"/>
        </w:tabs>
        <w:ind w:hanging="7902"/>
        <w:rPr>
          <w:rFonts w:cs="Arial"/>
          <w:lang w:val="en-US"/>
        </w:rPr>
      </w:pPr>
      <w:r w:rsidRPr="00007693">
        <w:rPr>
          <w:rFonts w:cs="Arial"/>
          <w:lang w:val="en-US"/>
        </w:rPr>
        <w:t>References</w:t>
      </w:r>
    </w:p>
    <w:p w14:paraId="55DC134E" w14:textId="57977C3D" w:rsidR="00943322" w:rsidRPr="00007693" w:rsidRDefault="00C467D1" w:rsidP="0038238B">
      <w:pPr>
        <w:rPr>
          <w:rFonts w:ascii="Arial" w:hAnsi="Arial" w:cs="Arial"/>
          <w:sz w:val="24"/>
          <w:szCs w:val="24"/>
        </w:rPr>
      </w:pPr>
      <w:r w:rsidRPr="00C467D1">
        <w:rPr>
          <w:rFonts w:ascii="Arial" w:hAnsi="Arial" w:cs="Arial"/>
          <w:sz w:val="24"/>
          <w:szCs w:val="24"/>
        </w:rPr>
        <w:t>[</w:t>
      </w:r>
      <w:r w:rsidR="00087212">
        <w:rPr>
          <w:rFonts w:ascii="Arial" w:hAnsi="Arial" w:cs="Arial"/>
          <w:sz w:val="24"/>
          <w:szCs w:val="24"/>
        </w:rPr>
        <w:t>1</w:t>
      </w:r>
      <w:r w:rsidRPr="00C467D1">
        <w:rPr>
          <w:rFonts w:ascii="Arial" w:hAnsi="Arial" w:cs="Arial"/>
          <w:sz w:val="24"/>
          <w:szCs w:val="24"/>
        </w:rPr>
        <w:t>] R4-2103987, “Way Forward on NR-U UE demodulation requirements”, 3GPP TSG RAN WG4 Meeting #98-e, e-Meeting, Jan 25th – Feb 3rd, 2021.</w:t>
      </w:r>
    </w:p>
    <w:sectPr w:rsidR="00943322" w:rsidRPr="00007693"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887DD" w14:textId="77777777" w:rsidR="00D90B21" w:rsidRDefault="00D90B21">
      <w:r>
        <w:separator/>
      </w:r>
    </w:p>
    <w:p w14:paraId="77C10BAA" w14:textId="77777777" w:rsidR="00D90B21" w:rsidRDefault="00D90B21"/>
  </w:endnote>
  <w:endnote w:type="continuationSeparator" w:id="0">
    <w:p w14:paraId="6BE9C888" w14:textId="77777777" w:rsidR="00D90B21" w:rsidRDefault="00D90B21">
      <w:r>
        <w:continuationSeparator/>
      </w:r>
    </w:p>
    <w:p w14:paraId="02BF0258" w14:textId="77777777" w:rsidR="00D90B21" w:rsidRDefault="00D90B21"/>
  </w:endnote>
  <w:endnote w:type="continuationNotice" w:id="1">
    <w:p w14:paraId="76A6E4B4" w14:textId="77777777" w:rsidR="00D90B21" w:rsidRDefault="00D90B21">
      <w:pPr>
        <w:spacing w:after="0"/>
      </w:pPr>
    </w:p>
    <w:p w14:paraId="7BA0D2D6" w14:textId="77777777" w:rsidR="00D90B21" w:rsidRDefault="00D90B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5AF9E" w14:textId="77777777" w:rsidR="00D90B21" w:rsidRDefault="00D90B21">
      <w:r>
        <w:separator/>
      </w:r>
    </w:p>
    <w:p w14:paraId="596F17B0" w14:textId="77777777" w:rsidR="00D90B21" w:rsidRDefault="00D90B21"/>
  </w:footnote>
  <w:footnote w:type="continuationSeparator" w:id="0">
    <w:p w14:paraId="33981F7D" w14:textId="77777777" w:rsidR="00D90B21" w:rsidRDefault="00D90B21">
      <w:r>
        <w:continuationSeparator/>
      </w:r>
    </w:p>
    <w:p w14:paraId="6DFCBFE5" w14:textId="77777777" w:rsidR="00D90B21" w:rsidRDefault="00D90B21"/>
  </w:footnote>
  <w:footnote w:type="continuationNotice" w:id="1">
    <w:p w14:paraId="755D28BB" w14:textId="77777777" w:rsidR="00D90B21" w:rsidRDefault="00D90B21">
      <w:pPr>
        <w:spacing w:after="0"/>
      </w:pPr>
    </w:p>
    <w:p w14:paraId="11F082D3" w14:textId="77777777" w:rsidR="00D90B21" w:rsidRDefault="00D90B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0728B"/>
    <w:multiLevelType w:val="hybridMultilevel"/>
    <w:tmpl w:val="175CA3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9F679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C01159"/>
    <w:multiLevelType w:val="hybridMultilevel"/>
    <w:tmpl w:val="F0801BFE"/>
    <w:lvl w:ilvl="0" w:tplc="559211E6">
      <w:start w:val="6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7F6DD9"/>
    <w:multiLevelType w:val="hybridMultilevel"/>
    <w:tmpl w:val="C5364B98"/>
    <w:lvl w:ilvl="0" w:tplc="DB1443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9"/>
  </w:num>
  <w:num w:numId="3">
    <w:abstractNumId w:val="38"/>
  </w:num>
  <w:num w:numId="4">
    <w:abstractNumId w:val="21"/>
  </w:num>
  <w:num w:numId="5">
    <w:abstractNumId w:val="12"/>
  </w:num>
  <w:num w:numId="6">
    <w:abstractNumId w:val="7"/>
  </w:num>
  <w:num w:numId="7">
    <w:abstractNumId w:val="27"/>
  </w:num>
  <w:num w:numId="8">
    <w:abstractNumId w:val="13"/>
  </w:num>
  <w:num w:numId="9">
    <w:abstractNumId w:val="20"/>
  </w:num>
  <w:num w:numId="10">
    <w:abstractNumId w:val="39"/>
  </w:num>
  <w:num w:numId="11">
    <w:abstractNumId w:val="5"/>
  </w:num>
  <w:num w:numId="12">
    <w:abstractNumId w:val="14"/>
  </w:num>
  <w:num w:numId="13">
    <w:abstractNumId w:val="11"/>
  </w:num>
  <w:num w:numId="14">
    <w:abstractNumId w:val="8"/>
  </w:num>
  <w:num w:numId="15">
    <w:abstractNumId w:val="34"/>
  </w:num>
  <w:num w:numId="16">
    <w:abstractNumId w:val="10"/>
  </w:num>
  <w:num w:numId="17">
    <w:abstractNumId w:val="4"/>
  </w:num>
  <w:num w:numId="18">
    <w:abstractNumId w:val="6"/>
  </w:num>
  <w:num w:numId="19">
    <w:abstractNumId w:val="30"/>
  </w:num>
  <w:num w:numId="20">
    <w:abstractNumId w:val="9"/>
  </w:num>
  <w:num w:numId="21">
    <w:abstractNumId w:val="37"/>
  </w:num>
  <w:num w:numId="22">
    <w:abstractNumId w:val="2"/>
  </w:num>
  <w:num w:numId="23">
    <w:abstractNumId w:val="25"/>
  </w:num>
  <w:num w:numId="24">
    <w:abstractNumId w:val="26"/>
  </w:num>
  <w:num w:numId="25">
    <w:abstractNumId w:val="24"/>
  </w:num>
  <w:num w:numId="26">
    <w:abstractNumId w:val="22"/>
    <w:lvlOverride w:ilvl="0">
      <w:startOverride w:val="1"/>
    </w:lvlOverride>
  </w:num>
  <w:num w:numId="27">
    <w:abstractNumId w:val="22"/>
    <w:lvlOverride w:ilvl="0"/>
    <w:lvlOverride w:ilvl="1">
      <w:startOverride w:val="1"/>
    </w:lvlOverride>
  </w:num>
  <w:num w:numId="28">
    <w:abstractNumId w:val="33"/>
  </w:num>
  <w:num w:numId="29">
    <w:abstractNumId w:val="35"/>
  </w:num>
  <w:num w:numId="30">
    <w:abstractNumId w:val="15"/>
  </w:num>
  <w:num w:numId="31">
    <w:abstractNumId w:val="3"/>
  </w:num>
  <w:num w:numId="32">
    <w:abstractNumId w:val="23"/>
  </w:num>
  <w:num w:numId="33">
    <w:abstractNumId w:val="19"/>
  </w:num>
  <w:num w:numId="34">
    <w:abstractNumId w:val="28"/>
  </w:num>
  <w:num w:numId="35">
    <w:abstractNumId w:val="1"/>
  </w:num>
  <w:num w:numId="36">
    <w:abstractNumId w:val="31"/>
  </w:num>
  <w:num w:numId="37">
    <w:abstractNumId w:val="32"/>
  </w:num>
  <w:num w:numId="38">
    <w:abstractNumId w:val="36"/>
  </w:num>
  <w:num w:numId="39">
    <w:abstractNumId w:val="0"/>
  </w:num>
  <w:num w:numId="40">
    <w:abstractNumId w:val="18"/>
  </w:num>
  <w:num w:numId="41">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C7C"/>
    <w:rsid w:val="0000301D"/>
    <w:rsid w:val="000033B8"/>
    <w:rsid w:val="00003678"/>
    <w:rsid w:val="00003883"/>
    <w:rsid w:val="00004394"/>
    <w:rsid w:val="00004796"/>
    <w:rsid w:val="00006110"/>
    <w:rsid w:val="00006186"/>
    <w:rsid w:val="00006198"/>
    <w:rsid w:val="000063A5"/>
    <w:rsid w:val="0000667F"/>
    <w:rsid w:val="00006710"/>
    <w:rsid w:val="00006C4A"/>
    <w:rsid w:val="000073EC"/>
    <w:rsid w:val="00007693"/>
    <w:rsid w:val="00007EC0"/>
    <w:rsid w:val="00010EE0"/>
    <w:rsid w:val="0001181D"/>
    <w:rsid w:val="00011B0B"/>
    <w:rsid w:val="00011C3A"/>
    <w:rsid w:val="00011C44"/>
    <w:rsid w:val="00011C9D"/>
    <w:rsid w:val="000124D2"/>
    <w:rsid w:val="00012735"/>
    <w:rsid w:val="00012B14"/>
    <w:rsid w:val="00012EB1"/>
    <w:rsid w:val="00013737"/>
    <w:rsid w:val="000138F3"/>
    <w:rsid w:val="00013A12"/>
    <w:rsid w:val="0001409E"/>
    <w:rsid w:val="0001465F"/>
    <w:rsid w:val="00014759"/>
    <w:rsid w:val="00014EBE"/>
    <w:rsid w:val="00014FFF"/>
    <w:rsid w:val="000160CA"/>
    <w:rsid w:val="000162FA"/>
    <w:rsid w:val="000167F5"/>
    <w:rsid w:val="00016A3A"/>
    <w:rsid w:val="00017085"/>
    <w:rsid w:val="0001723C"/>
    <w:rsid w:val="00017A58"/>
    <w:rsid w:val="00017CD3"/>
    <w:rsid w:val="00017D7B"/>
    <w:rsid w:val="00017D96"/>
    <w:rsid w:val="00017FB6"/>
    <w:rsid w:val="00020464"/>
    <w:rsid w:val="00020690"/>
    <w:rsid w:val="000207B6"/>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120"/>
    <w:rsid w:val="00030390"/>
    <w:rsid w:val="00030480"/>
    <w:rsid w:val="00031028"/>
    <w:rsid w:val="0003108E"/>
    <w:rsid w:val="000311C6"/>
    <w:rsid w:val="00031448"/>
    <w:rsid w:val="000317A7"/>
    <w:rsid w:val="00031EA7"/>
    <w:rsid w:val="000326E8"/>
    <w:rsid w:val="0003352E"/>
    <w:rsid w:val="0003375A"/>
    <w:rsid w:val="00033B9A"/>
    <w:rsid w:val="000344EF"/>
    <w:rsid w:val="00034928"/>
    <w:rsid w:val="00034D4C"/>
    <w:rsid w:val="00034F8D"/>
    <w:rsid w:val="0003558C"/>
    <w:rsid w:val="00035828"/>
    <w:rsid w:val="00035ADC"/>
    <w:rsid w:val="0003668C"/>
    <w:rsid w:val="00036F82"/>
    <w:rsid w:val="000378CF"/>
    <w:rsid w:val="0003794F"/>
    <w:rsid w:val="00037B46"/>
    <w:rsid w:val="00037F8C"/>
    <w:rsid w:val="00040DD3"/>
    <w:rsid w:val="00040DF8"/>
    <w:rsid w:val="000420D9"/>
    <w:rsid w:val="000420FB"/>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D36"/>
    <w:rsid w:val="000527D9"/>
    <w:rsid w:val="00053E42"/>
    <w:rsid w:val="0005400D"/>
    <w:rsid w:val="000542E1"/>
    <w:rsid w:val="0005431A"/>
    <w:rsid w:val="000547D8"/>
    <w:rsid w:val="000549BA"/>
    <w:rsid w:val="00054C51"/>
    <w:rsid w:val="000550EF"/>
    <w:rsid w:val="00055141"/>
    <w:rsid w:val="00055B21"/>
    <w:rsid w:val="000562FA"/>
    <w:rsid w:val="00057B75"/>
    <w:rsid w:val="000601B0"/>
    <w:rsid w:val="00060C9D"/>
    <w:rsid w:val="00060CEB"/>
    <w:rsid w:val="0006100E"/>
    <w:rsid w:val="0006145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9A0"/>
    <w:rsid w:val="00070ECC"/>
    <w:rsid w:val="00070F4C"/>
    <w:rsid w:val="0007101C"/>
    <w:rsid w:val="000713A4"/>
    <w:rsid w:val="000724BF"/>
    <w:rsid w:val="000737DA"/>
    <w:rsid w:val="00073C70"/>
    <w:rsid w:val="000753CE"/>
    <w:rsid w:val="0007555F"/>
    <w:rsid w:val="00075C79"/>
    <w:rsid w:val="00075CD1"/>
    <w:rsid w:val="00076902"/>
    <w:rsid w:val="00076DB9"/>
    <w:rsid w:val="00077AF7"/>
    <w:rsid w:val="00077FE0"/>
    <w:rsid w:val="00080C26"/>
    <w:rsid w:val="00082CE8"/>
    <w:rsid w:val="000837A5"/>
    <w:rsid w:val="00083DFD"/>
    <w:rsid w:val="000841A8"/>
    <w:rsid w:val="00084301"/>
    <w:rsid w:val="0008452A"/>
    <w:rsid w:val="00084A58"/>
    <w:rsid w:val="00084BE4"/>
    <w:rsid w:val="0008544F"/>
    <w:rsid w:val="00085B3A"/>
    <w:rsid w:val="00085C24"/>
    <w:rsid w:val="00085DB7"/>
    <w:rsid w:val="0008682B"/>
    <w:rsid w:val="00086BD8"/>
    <w:rsid w:val="00086D0E"/>
    <w:rsid w:val="00087212"/>
    <w:rsid w:val="00087ADC"/>
    <w:rsid w:val="0009062B"/>
    <w:rsid w:val="00090BB8"/>
    <w:rsid w:val="00091017"/>
    <w:rsid w:val="00092919"/>
    <w:rsid w:val="00092DCA"/>
    <w:rsid w:val="00092E07"/>
    <w:rsid w:val="000937D2"/>
    <w:rsid w:val="00093FAD"/>
    <w:rsid w:val="000940C0"/>
    <w:rsid w:val="000942BB"/>
    <w:rsid w:val="0009458D"/>
    <w:rsid w:val="00094FFF"/>
    <w:rsid w:val="00095315"/>
    <w:rsid w:val="0009628A"/>
    <w:rsid w:val="00096860"/>
    <w:rsid w:val="00096E46"/>
    <w:rsid w:val="00097220"/>
    <w:rsid w:val="000972E8"/>
    <w:rsid w:val="00097496"/>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5AF6"/>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34A"/>
    <w:rsid w:val="000B5030"/>
    <w:rsid w:val="000B5EE7"/>
    <w:rsid w:val="000B5FC6"/>
    <w:rsid w:val="000B6017"/>
    <w:rsid w:val="000B6D46"/>
    <w:rsid w:val="000B6D65"/>
    <w:rsid w:val="000B735E"/>
    <w:rsid w:val="000C002D"/>
    <w:rsid w:val="000C084C"/>
    <w:rsid w:val="000C086D"/>
    <w:rsid w:val="000C0B1F"/>
    <w:rsid w:val="000C1B09"/>
    <w:rsid w:val="000C1EBE"/>
    <w:rsid w:val="000C1F3E"/>
    <w:rsid w:val="000C3C7B"/>
    <w:rsid w:val="000C41D5"/>
    <w:rsid w:val="000C4A55"/>
    <w:rsid w:val="000C4A8B"/>
    <w:rsid w:val="000C505B"/>
    <w:rsid w:val="000C5396"/>
    <w:rsid w:val="000C5884"/>
    <w:rsid w:val="000C5EE5"/>
    <w:rsid w:val="000C655C"/>
    <w:rsid w:val="000C6650"/>
    <w:rsid w:val="000C6CBF"/>
    <w:rsid w:val="000C73B4"/>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E9"/>
    <w:rsid w:val="000D7224"/>
    <w:rsid w:val="000D75F9"/>
    <w:rsid w:val="000D7652"/>
    <w:rsid w:val="000D7B61"/>
    <w:rsid w:val="000E0602"/>
    <w:rsid w:val="000E0649"/>
    <w:rsid w:val="000E1041"/>
    <w:rsid w:val="000E1046"/>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4C2"/>
    <w:rsid w:val="000E7A52"/>
    <w:rsid w:val="000F0B46"/>
    <w:rsid w:val="000F0E0B"/>
    <w:rsid w:val="000F1C96"/>
    <w:rsid w:val="000F1DA5"/>
    <w:rsid w:val="000F33F7"/>
    <w:rsid w:val="000F391A"/>
    <w:rsid w:val="000F4D06"/>
    <w:rsid w:val="000F5995"/>
    <w:rsid w:val="000F5A74"/>
    <w:rsid w:val="000F5B98"/>
    <w:rsid w:val="000F5EAE"/>
    <w:rsid w:val="000F6A08"/>
    <w:rsid w:val="000F771B"/>
    <w:rsid w:val="000F78E2"/>
    <w:rsid w:val="000F79D0"/>
    <w:rsid w:val="001005AA"/>
    <w:rsid w:val="0010071D"/>
    <w:rsid w:val="001009F6"/>
    <w:rsid w:val="001015C3"/>
    <w:rsid w:val="00101D29"/>
    <w:rsid w:val="00102320"/>
    <w:rsid w:val="00102563"/>
    <w:rsid w:val="00103CC7"/>
    <w:rsid w:val="00104258"/>
    <w:rsid w:val="00104417"/>
    <w:rsid w:val="00104B7E"/>
    <w:rsid w:val="001056C0"/>
    <w:rsid w:val="00105B55"/>
    <w:rsid w:val="00106117"/>
    <w:rsid w:val="00106E80"/>
    <w:rsid w:val="001072D7"/>
    <w:rsid w:val="001113C0"/>
    <w:rsid w:val="001114AA"/>
    <w:rsid w:val="00111F67"/>
    <w:rsid w:val="00112477"/>
    <w:rsid w:val="00112756"/>
    <w:rsid w:val="00112A1A"/>
    <w:rsid w:val="001135F5"/>
    <w:rsid w:val="00113626"/>
    <w:rsid w:val="00113700"/>
    <w:rsid w:val="0011401A"/>
    <w:rsid w:val="00114405"/>
    <w:rsid w:val="00114431"/>
    <w:rsid w:val="00114C60"/>
    <w:rsid w:val="00115243"/>
    <w:rsid w:val="00116046"/>
    <w:rsid w:val="001167C2"/>
    <w:rsid w:val="00116F74"/>
    <w:rsid w:val="001176B7"/>
    <w:rsid w:val="00117E8D"/>
    <w:rsid w:val="001200CB"/>
    <w:rsid w:val="001203E7"/>
    <w:rsid w:val="001223D5"/>
    <w:rsid w:val="0012299B"/>
    <w:rsid w:val="00122E47"/>
    <w:rsid w:val="001239DE"/>
    <w:rsid w:val="00123B8B"/>
    <w:rsid w:val="00123F90"/>
    <w:rsid w:val="00124252"/>
    <w:rsid w:val="001244BE"/>
    <w:rsid w:val="00124802"/>
    <w:rsid w:val="00124944"/>
    <w:rsid w:val="00124AF7"/>
    <w:rsid w:val="00125960"/>
    <w:rsid w:val="00125C52"/>
    <w:rsid w:val="001266F1"/>
    <w:rsid w:val="00126DA5"/>
    <w:rsid w:val="001271F9"/>
    <w:rsid w:val="001274D2"/>
    <w:rsid w:val="00127C10"/>
    <w:rsid w:val="00127E29"/>
    <w:rsid w:val="00127E48"/>
    <w:rsid w:val="00130C98"/>
    <w:rsid w:val="00130ECD"/>
    <w:rsid w:val="00131E2E"/>
    <w:rsid w:val="00131FD4"/>
    <w:rsid w:val="00133342"/>
    <w:rsid w:val="00133FDC"/>
    <w:rsid w:val="00134F6D"/>
    <w:rsid w:val="0013512A"/>
    <w:rsid w:val="0013513B"/>
    <w:rsid w:val="0013546D"/>
    <w:rsid w:val="00135A13"/>
    <w:rsid w:val="00135A1D"/>
    <w:rsid w:val="00135CC0"/>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7203"/>
    <w:rsid w:val="00147451"/>
    <w:rsid w:val="0014774C"/>
    <w:rsid w:val="001479D8"/>
    <w:rsid w:val="00150627"/>
    <w:rsid w:val="00150F51"/>
    <w:rsid w:val="001516D8"/>
    <w:rsid w:val="00151825"/>
    <w:rsid w:val="001518B3"/>
    <w:rsid w:val="00151ABA"/>
    <w:rsid w:val="0015239C"/>
    <w:rsid w:val="00152718"/>
    <w:rsid w:val="00152DAA"/>
    <w:rsid w:val="0015310C"/>
    <w:rsid w:val="001535D1"/>
    <w:rsid w:val="00153F2C"/>
    <w:rsid w:val="00154025"/>
    <w:rsid w:val="00154BCE"/>
    <w:rsid w:val="001553C6"/>
    <w:rsid w:val="0015659E"/>
    <w:rsid w:val="0015760F"/>
    <w:rsid w:val="001600D4"/>
    <w:rsid w:val="0016046E"/>
    <w:rsid w:val="0016136A"/>
    <w:rsid w:val="001619CC"/>
    <w:rsid w:val="00161FE8"/>
    <w:rsid w:val="001623D6"/>
    <w:rsid w:val="001624B9"/>
    <w:rsid w:val="00162645"/>
    <w:rsid w:val="00162F0A"/>
    <w:rsid w:val="00163460"/>
    <w:rsid w:val="00163472"/>
    <w:rsid w:val="001635EC"/>
    <w:rsid w:val="001636A9"/>
    <w:rsid w:val="00163997"/>
    <w:rsid w:val="00163F69"/>
    <w:rsid w:val="0016442E"/>
    <w:rsid w:val="001651C7"/>
    <w:rsid w:val="001655C0"/>
    <w:rsid w:val="00165AB0"/>
    <w:rsid w:val="001662B2"/>
    <w:rsid w:val="0016638A"/>
    <w:rsid w:val="001664A1"/>
    <w:rsid w:val="001664DE"/>
    <w:rsid w:val="001679C5"/>
    <w:rsid w:val="00167FC0"/>
    <w:rsid w:val="00170570"/>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D31"/>
    <w:rsid w:val="00190F12"/>
    <w:rsid w:val="00192293"/>
    <w:rsid w:val="001925A9"/>
    <w:rsid w:val="001926A7"/>
    <w:rsid w:val="00193142"/>
    <w:rsid w:val="00193747"/>
    <w:rsid w:val="00194403"/>
    <w:rsid w:val="00194CEA"/>
    <w:rsid w:val="00195150"/>
    <w:rsid w:val="001956CF"/>
    <w:rsid w:val="00196D07"/>
    <w:rsid w:val="001971F3"/>
    <w:rsid w:val="00197769"/>
    <w:rsid w:val="00197DB5"/>
    <w:rsid w:val="001A0267"/>
    <w:rsid w:val="001A13CA"/>
    <w:rsid w:val="001A1B9D"/>
    <w:rsid w:val="001A1D6F"/>
    <w:rsid w:val="001A1E01"/>
    <w:rsid w:val="001A2109"/>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F6F"/>
    <w:rsid w:val="001B12B5"/>
    <w:rsid w:val="001B14E6"/>
    <w:rsid w:val="001B15C6"/>
    <w:rsid w:val="001B180F"/>
    <w:rsid w:val="001B1CCF"/>
    <w:rsid w:val="001B20AD"/>
    <w:rsid w:val="001B2837"/>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C22CF"/>
    <w:rsid w:val="001C2E23"/>
    <w:rsid w:val="001C2F44"/>
    <w:rsid w:val="001C3588"/>
    <w:rsid w:val="001C3FC8"/>
    <w:rsid w:val="001C41EF"/>
    <w:rsid w:val="001C4AAD"/>
    <w:rsid w:val="001C5DB8"/>
    <w:rsid w:val="001C665C"/>
    <w:rsid w:val="001C6BD4"/>
    <w:rsid w:val="001C7C2F"/>
    <w:rsid w:val="001C7DD6"/>
    <w:rsid w:val="001D002A"/>
    <w:rsid w:val="001D01EF"/>
    <w:rsid w:val="001D04B9"/>
    <w:rsid w:val="001D134E"/>
    <w:rsid w:val="001D1447"/>
    <w:rsid w:val="001D1841"/>
    <w:rsid w:val="001D2401"/>
    <w:rsid w:val="001D28BE"/>
    <w:rsid w:val="001D2965"/>
    <w:rsid w:val="001D2BB0"/>
    <w:rsid w:val="001D309C"/>
    <w:rsid w:val="001D342F"/>
    <w:rsid w:val="001D3489"/>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9D"/>
    <w:rsid w:val="001D77FB"/>
    <w:rsid w:val="001D791E"/>
    <w:rsid w:val="001D7BA7"/>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C79"/>
    <w:rsid w:val="001F1E8A"/>
    <w:rsid w:val="001F2C22"/>
    <w:rsid w:val="001F32E7"/>
    <w:rsid w:val="001F3907"/>
    <w:rsid w:val="001F4032"/>
    <w:rsid w:val="001F4191"/>
    <w:rsid w:val="001F45A0"/>
    <w:rsid w:val="001F5A57"/>
    <w:rsid w:val="001F71DC"/>
    <w:rsid w:val="001F7246"/>
    <w:rsid w:val="001F786D"/>
    <w:rsid w:val="001F7D63"/>
    <w:rsid w:val="002003AF"/>
    <w:rsid w:val="00200698"/>
    <w:rsid w:val="00200753"/>
    <w:rsid w:val="00200D15"/>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ED5"/>
    <w:rsid w:val="00207FDB"/>
    <w:rsid w:val="0021011B"/>
    <w:rsid w:val="00210570"/>
    <w:rsid w:val="002107F9"/>
    <w:rsid w:val="0021083C"/>
    <w:rsid w:val="0021093C"/>
    <w:rsid w:val="002119C5"/>
    <w:rsid w:val="002121D7"/>
    <w:rsid w:val="002127E6"/>
    <w:rsid w:val="002133CA"/>
    <w:rsid w:val="00213998"/>
    <w:rsid w:val="00213AF4"/>
    <w:rsid w:val="002142D2"/>
    <w:rsid w:val="002154D9"/>
    <w:rsid w:val="00216158"/>
    <w:rsid w:val="00216B10"/>
    <w:rsid w:val="0021749B"/>
    <w:rsid w:val="002175F8"/>
    <w:rsid w:val="0022007F"/>
    <w:rsid w:val="00220952"/>
    <w:rsid w:val="00221BA7"/>
    <w:rsid w:val="00222736"/>
    <w:rsid w:val="00222DC6"/>
    <w:rsid w:val="002247C0"/>
    <w:rsid w:val="00224B8B"/>
    <w:rsid w:val="00225FBF"/>
    <w:rsid w:val="00227AAE"/>
    <w:rsid w:val="00230C94"/>
    <w:rsid w:val="00230EB7"/>
    <w:rsid w:val="00230EC6"/>
    <w:rsid w:val="00231913"/>
    <w:rsid w:val="00233907"/>
    <w:rsid w:val="00234648"/>
    <w:rsid w:val="00234C5F"/>
    <w:rsid w:val="00235A10"/>
    <w:rsid w:val="00235AEE"/>
    <w:rsid w:val="002363EF"/>
    <w:rsid w:val="00236663"/>
    <w:rsid w:val="00236861"/>
    <w:rsid w:val="00236C6E"/>
    <w:rsid w:val="00236F57"/>
    <w:rsid w:val="00237254"/>
    <w:rsid w:val="002377A2"/>
    <w:rsid w:val="0023791A"/>
    <w:rsid w:val="00237A6C"/>
    <w:rsid w:val="00237E42"/>
    <w:rsid w:val="002403EA"/>
    <w:rsid w:val="002420FA"/>
    <w:rsid w:val="00242665"/>
    <w:rsid w:val="002426DB"/>
    <w:rsid w:val="00242D21"/>
    <w:rsid w:val="0024341E"/>
    <w:rsid w:val="00243584"/>
    <w:rsid w:val="002436F0"/>
    <w:rsid w:val="00243EA5"/>
    <w:rsid w:val="002441B9"/>
    <w:rsid w:val="00244849"/>
    <w:rsid w:val="00245579"/>
    <w:rsid w:val="00245810"/>
    <w:rsid w:val="002461C3"/>
    <w:rsid w:val="002473F0"/>
    <w:rsid w:val="0024788C"/>
    <w:rsid w:val="0025099F"/>
    <w:rsid w:val="00251B67"/>
    <w:rsid w:val="00251D61"/>
    <w:rsid w:val="00252058"/>
    <w:rsid w:val="00252C9A"/>
    <w:rsid w:val="0025346C"/>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15EB"/>
    <w:rsid w:val="002623A5"/>
    <w:rsid w:val="002630BE"/>
    <w:rsid w:val="002635B5"/>
    <w:rsid w:val="00263B56"/>
    <w:rsid w:val="00263CD9"/>
    <w:rsid w:val="002647D1"/>
    <w:rsid w:val="00265201"/>
    <w:rsid w:val="002658E7"/>
    <w:rsid w:val="00266622"/>
    <w:rsid w:val="0026768E"/>
    <w:rsid w:val="00267702"/>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3ED3"/>
    <w:rsid w:val="0028415F"/>
    <w:rsid w:val="0028417E"/>
    <w:rsid w:val="00284391"/>
    <w:rsid w:val="00285070"/>
    <w:rsid w:val="00285188"/>
    <w:rsid w:val="002854F2"/>
    <w:rsid w:val="002860CC"/>
    <w:rsid w:val="002865FA"/>
    <w:rsid w:val="002869C0"/>
    <w:rsid w:val="00286C89"/>
    <w:rsid w:val="00290452"/>
    <w:rsid w:val="002906BE"/>
    <w:rsid w:val="00290A55"/>
    <w:rsid w:val="00290C98"/>
    <w:rsid w:val="00290FB2"/>
    <w:rsid w:val="0029115A"/>
    <w:rsid w:val="0029184F"/>
    <w:rsid w:val="0029190C"/>
    <w:rsid w:val="0029195D"/>
    <w:rsid w:val="002921C4"/>
    <w:rsid w:val="002926BE"/>
    <w:rsid w:val="002932EC"/>
    <w:rsid w:val="002942C7"/>
    <w:rsid w:val="0029528C"/>
    <w:rsid w:val="00296186"/>
    <w:rsid w:val="00296A58"/>
    <w:rsid w:val="00296AEA"/>
    <w:rsid w:val="00296B7E"/>
    <w:rsid w:val="00296D47"/>
    <w:rsid w:val="00296FCC"/>
    <w:rsid w:val="002976AF"/>
    <w:rsid w:val="00297836"/>
    <w:rsid w:val="00297BBF"/>
    <w:rsid w:val="002A042A"/>
    <w:rsid w:val="002A129F"/>
    <w:rsid w:val="002A131F"/>
    <w:rsid w:val="002A1AD8"/>
    <w:rsid w:val="002A21F0"/>
    <w:rsid w:val="002A23A8"/>
    <w:rsid w:val="002A23C7"/>
    <w:rsid w:val="002A3142"/>
    <w:rsid w:val="002A3180"/>
    <w:rsid w:val="002A37F9"/>
    <w:rsid w:val="002A3BFD"/>
    <w:rsid w:val="002A490B"/>
    <w:rsid w:val="002A4B24"/>
    <w:rsid w:val="002A5433"/>
    <w:rsid w:val="002A5A2D"/>
    <w:rsid w:val="002A679B"/>
    <w:rsid w:val="002A6ED0"/>
    <w:rsid w:val="002A7A99"/>
    <w:rsid w:val="002A7D96"/>
    <w:rsid w:val="002B017F"/>
    <w:rsid w:val="002B021E"/>
    <w:rsid w:val="002B02CB"/>
    <w:rsid w:val="002B05C7"/>
    <w:rsid w:val="002B11FF"/>
    <w:rsid w:val="002B1C8F"/>
    <w:rsid w:val="002B2C2C"/>
    <w:rsid w:val="002B2C81"/>
    <w:rsid w:val="002B387A"/>
    <w:rsid w:val="002B40E0"/>
    <w:rsid w:val="002B43AE"/>
    <w:rsid w:val="002B4D6F"/>
    <w:rsid w:val="002B552B"/>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919"/>
    <w:rsid w:val="002D4A80"/>
    <w:rsid w:val="002D5209"/>
    <w:rsid w:val="002D53B4"/>
    <w:rsid w:val="002D5562"/>
    <w:rsid w:val="002D5832"/>
    <w:rsid w:val="002D5AC1"/>
    <w:rsid w:val="002D5D13"/>
    <w:rsid w:val="002D5DDD"/>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31C"/>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09"/>
    <w:rsid w:val="002F7510"/>
    <w:rsid w:val="002F7E3E"/>
    <w:rsid w:val="00300433"/>
    <w:rsid w:val="003008D0"/>
    <w:rsid w:val="00300A06"/>
    <w:rsid w:val="00300A1F"/>
    <w:rsid w:val="00300CBF"/>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2E9"/>
    <w:rsid w:val="00322EBD"/>
    <w:rsid w:val="00323153"/>
    <w:rsid w:val="00323F04"/>
    <w:rsid w:val="00324937"/>
    <w:rsid w:val="003252F5"/>
    <w:rsid w:val="00325C68"/>
    <w:rsid w:val="00325D20"/>
    <w:rsid w:val="00326129"/>
    <w:rsid w:val="003267B9"/>
    <w:rsid w:val="003267F6"/>
    <w:rsid w:val="003277D1"/>
    <w:rsid w:val="00327B03"/>
    <w:rsid w:val="00327EF9"/>
    <w:rsid w:val="00327FCD"/>
    <w:rsid w:val="00330243"/>
    <w:rsid w:val="003302D7"/>
    <w:rsid w:val="00330983"/>
    <w:rsid w:val="0033192E"/>
    <w:rsid w:val="00331C11"/>
    <w:rsid w:val="003324CA"/>
    <w:rsid w:val="003326FE"/>
    <w:rsid w:val="00332DD8"/>
    <w:rsid w:val="00332E3C"/>
    <w:rsid w:val="003330EA"/>
    <w:rsid w:val="00333865"/>
    <w:rsid w:val="003348EF"/>
    <w:rsid w:val="003349DE"/>
    <w:rsid w:val="003359A3"/>
    <w:rsid w:val="003370EF"/>
    <w:rsid w:val="00337613"/>
    <w:rsid w:val="00337A5E"/>
    <w:rsid w:val="0034042E"/>
    <w:rsid w:val="0034157C"/>
    <w:rsid w:val="00341C62"/>
    <w:rsid w:val="00341F00"/>
    <w:rsid w:val="00341F90"/>
    <w:rsid w:val="003427F4"/>
    <w:rsid w:val="00343F17"/>
    <w:rsid w:val="0034494D"/>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99"/>
    <w:rsid w:val="00355A16"/>
    <w:rsid w:val="00357459"/>
    <w:rsid w:val="003609F7"/>
    <w:rsid w:val="00360B4B"/>
    <w:rsid w:val="00361435"/>
    <w:rsid w:val="00361788"/>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EDE"/>
    <w:rsid w:val="00367FA2"/>
    <w:rsid w:val="00370CDE"/>
    <w:rsid w:val="003710AC"/>
    <w:rsid w:val="003720AD"/>
    <w:rsid w:val="00372B4A"/>
    <w:rsid w:val="0037346D"/>
    <w:rsid w:val="00373574"/>
    <w:rsid w:val="00373DE6"/>
    <w:rsid w:val="003770F5"/>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D57"/>
    <w:rsid w:val="003861E5"/>
    <w:rsid w:val="003863F9"/>
    <w:rsid w:val="00386745"/>
    <w:rsid w:val="0038750C"/>
    <w:rsid w:val="00387BA4"/>
    <w:rsid w:val="00390B89"/>
    <w:rsid w:val="00390E75"/>
    <w:rsid w:val="00391432"/>
    <w:rsid w:val="00391CF7"/>
    <w:rsid w:val="00392F02"/>
    <w:rsid w:val="00393306"/>
    <w:rsid w:val="0039354A"/>
    <w:rsid w:val="00394151"/>
    <w:rsid w:val="00394216"/>
    <w:rsid w:val="00394CC9"/>
    <w:rsid w:val="00394E0E"/>
    <w:rsid w:val="0039533D"/>
    <w:rsid w:val="003957B9"/>
    <w:rsid w:val="00395846"/>
    <w:rsid w:val="003959B1"/>
    <w:rsid w:val="00395E72"/>
    <w:rsid w:val="003961A7"/>
    <w:rsid w:val="00396303"/>
    <w:rsid w:val="003964AE"/>
    <w:rsid w:val="00396562"/>
    <w:rsid w:val="00396FEC"/>
    <w:rsid w:val="00397EC2"/>
    <w:rsid w:val="003A0414"/>
    <w:rsid w:val="003A06B7"/>
    <w:rsid w:val="003A196D"/>
    <w:rsid w:val="003A23B4"/>
    <w:rsid w:val="003A249A"/>
    <w:rsid w:val="003A3229"/>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B0495"/>
    <w:rsid w:val="003B0606"/>
    <w:rsid w:val="003B0955"/>
    <w:rsid w:val="003B0C9D"/>
    <w:rsid w:val="003B122B"/>
    <w:rsid w:val="003B1819"/>
    <w:rsid w:val="003B1B07"/>
    <w:rsid w:val="003B20A3"/>
    <w:rsid w:val="003B2D05"/>
    <w:rsid w:val="003B38AF"/>
    <w:rsid w:val="003B3BF9"/>
    <w:rsid w:val="003B3D77"/>
    <w:rsid w:val="003B4042"/>
    <w:rsid w:val="003B53D8"/>
    <w:rsid w:val="003B5714"/>
    <w:rsid w:val="003B5F4D"/>
    <w:rsid w:val="003C06DA"/>
    <w:rsid w:val="003C10B0"/>
    <w:rsid w:val="003C1867"/>
    <w:rsid w:val="003C18E6"/>
    <w:rsid w:val="003C2936"/>
    <w:rsid w:val="003C2F7F"/>
    <w:rsid w:val="003C37C2"/>
    <w:rsid w:val="003C3DBA"/>
    <w:rsid w:val="003C43A2"/>
    <w:rsid w:val="003C451D"/>
    <w:rsid w:val="003C4768"/>
    <w:rsid w:val="003C48D2"/>
    <w:rsid w:val="003C4B3D"/>
    <w:rsid w:val="003C4E7B"/>
    <w:rsid w:val="003C51B6"/>
    <w:rsid w:val="003C5963"/>
    <w:rsid w:val="003C6439"/>
    <w:rsid w:val="003C675A"/>
    <w:rsid w:val="003C7753"/>
    <w:rsid w:val="003C7927"/>
    <w:rsid w:val="003D0345"/>
    <w:rsid w:val="003D0655"/>
    <w:rsid w:val="003D0AE2"/>
    <w:rsid w:val="003D1100"/>
    <w:rsid w:val="003D1991"/>
    <w:rsid w:val="003D1B40"/>
    <w:rsid w:val="003D1EFA"/>
    <w:rsid w:val="003D246C"/>
    <w:rsid w:val="003D282E"/>
    <w:rsid w:val="003D2A12"/>
    <w:rsid w:val="003D3513"/>
    <w:rsid w:val="003D3C9B"/>
    <w:rsid w:val="003D3FF1"/>
    <w:rsid w:val="003D4988"/>
    <w:rsid w:val="003D5007"/>
    <w:rsid w:val="003D6314"/>
    <w:rsid w:val="003D661F"/>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504"/>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594"/>
    <w:rsid w:val="00400644"/>
    <w:rsid w:val="00400A7A"/>
    <w:rsid w:val="00400EC1"/>
    <w:rsid w:val="00402A31"/>
    <w:rsid w:val="00402DC2"/>
    <w:rsid w:val="004032C0"/>
    <w:rsid w:val="00403F04"/>
    <w:rsid w:val="00403F22"/>
    <w:rsid w:val="00404338"/>
    <w:rsid w:val="004045B3"/>
    <w:rsid w:val="00404D23"/>
    <w:rsid w:val="004056A3"/>
    <w:rsid w:val="00405F8D"/>
    <w:rsid w:val="00406FFD"/>
    <w:rsid w:val="004073F3"/>
    <w:rsid w:val="004079A4"/>
    <w:rsid w:val="00407A37"/>
    <w:rsid w:val="00407A40"/>
    <w:rsid w:val="0041007C"/>
    <w:rsid w:val="00410511"/>
    <w:rsid w:val="004105DB"/>
    <w:rsid w:val="0041152C"/>
    <w:rsid w:val="00411DE9"/>
    <w:rsid w:val="00412AAB"/>
    <w:rsid w:val="004148FF"/>
    <w:rsid w:val="00414BD6"/>
    <w:rsid w:val="00415201"/>
    <w:rsid w:val="00415ABB"/>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02F1"/>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5D78"/>
    <w:rsid w:val="004361BE"/>
    <w:rsid w:val="00436263"/>
    <w:rsid w:val="00436726"/>
    <w:rsid w:val="00436B9A"/>
    <w:rsid w:val="004371C8"/>
    <w:rsid w:val="004372F6"/>
    <w:rsid w:val="00437606"/>
    <w:rsid w:val="004401A4"/>
    <w:rsid w:val="004404BA"/>
    <w:rsid w:val="0044086E"/>
    <w:rsid w:val="00440AF2"/>
    <w:rsid w:val="00440C6D"/>
    <w:rsid w:val="00440F0C"/>
    <w:rsid w:val="004410F0"/>
    <w:rsid w:val="00441168"/>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B3F"/>
    <w:rsid w:val="00451D52"/>
    <w:rsid w:val="0045237E"/>
    <w:rsid w:val="00452E13"/>
    <w:rsid w:val="00454DF4"/>
    <w:rsid w:val="00454FAD"/>
    <w:rsid w:val="00455884"/>
    <w:rsid w:val="0045614E"/>
    <w:rsid w:val="004561BB"/>
    <w:rsid w:val="00456226"/>
    <w:rsid w:val="004563C7"/>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67"/>
    <w:rsid w:val="00464F9A"/>
    <w:rsid w:val="00465074"/>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0E6"/>
    <w:rsid w:val="0048493E"/>
    <w:rsid w:val="0048495E"/>
    <w:rsid w:val="004852CF"/>
    <w:rsid w:val="0048547C"/>
    <w:rsid w:val="004854C9"/>
    <w:rsid w:val="004862A8"/>
    <w:rsid w:val="00486C93"/>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8DE"/>
    <w:rsid w:val="004A4011"/>
    <w:rsid w:val="004A454B"/>
    <w:rsid w:val="004A473E"/>
    <w:rsid w:val="004A5647"/>
    <w:rsid w:val="004A5EB8"/>
    <w:rsid w:val="004A6F6E"/>
    <w:rsid w:val="004A7B1E"/>
    <w:rsid w:val="004B0B75"/>
    <w:rsid w:val="004B0F26"/>
    <w:rsid w:val="004B1F23"/>
    <w:rsid w:val="004B23C3"/>
    <w:rsid w:val="004B25D6"/>
    <w:rsid w:val="004B2827"/>
    <w:rsid w:val="004B2FC2"/>
    <w:rsid w:val="004B36A6"/>
    <w:rsid w:val="004B36F6"/>
    <w:rsid w:val="004B3753"/>
    <w:rsid w:val="004B3A61"/>
    <w:rsid w:val="004B4139"/>
    <w:rsid w:val="004B4356"/>
    <w:rsid w:val="004B4402"/>
    <w:rsid w:val="004B50D1"/>
    <w:rsid w:val="004B55C6"/>
    <w:rsid w:val="004B5A3B"/>
    <w:rsid w:val="004B5EB3"/>
    <w:rsid w:val="004B6441"/>
    <w:rsid w:val="004B64D8"/>
    <w:rsid w:val="004B7689"/>
    <w:rsid w:val="004B7931"/>
    <w:rsid w:val="004C01F2"/>
    <w:rsid w:val="004C030D"/>
    <w:rsid w:val="004C0D02"/>
    <w:rsid w:val="004C10CB"/>
    <w:rsid w:val="004C1316"/>
    <w:rsid w:val="004C149D"/>
    <w:rsid w:val="004C16A8"/>
    <w:rsid w:val="004C1A8E"/>
    <w:rsid w:val="004C1E4D"/>
    <w:rsid w:val="004C226E"/>
    <w:rsid w:val="004C321F"/>
    <w:rsid w:val="004C394B"/>
    <w:rsid w:val="004C4CBA"/>
    <w:rsid w:val="004C5401"/>
    <w:rsid w:val="004C69F9"/>
    <w:rsid w:val="004C6A32"/>
    <w:rsid w:val="004C72C7"/>
    <w:rsid w:val="004C77F2"/>
    <w:rsid w:val="004C7862"/>
    <w:rsid w:val="004C7A22"/>
    <w:rsid w:val="004C7DDD"/>
    <w:rsid w:val="004D0327"/>
    <w:rsid w:val="004D0378"/>
    <w:rsid w:val="004D0E1A"/>
    <w:rsid w:val="004D18B0"/>
    <w:rsid w:val="004D1AB7"/>
    <w:rsid w:val="004D24FB"/>
    <w:rsid w:val="004D2692"/>
    <w:rsid w:val="004D32A3"/>
    <w:rsid w:val="004D3AF6"/>
    <w:rsid w:val="004D40A3"/>
    <w:rsid w:val="004D4218"/>
    <w:rsid w:val="004D48DE"/>
    <w:rsid w:val="004D4BFB"/>
    <w:rsid w:val="004D5664"/>
    <w:rsid w:val="004D6385"/>
    <w:rsid w:val="004D67CB"/>
    <w:rsid w:val="004D71A9"/>
    <w:rsid w:val="004D761C"/>
    <w:rsid w:val="004D7FA8"/>
    <w:rsid w:val="004E0B67"/>
    <w:rsid w:val="004E11EE"/>
    <w:rsid w:val="004E1BA2"/>
    <w:rsid w:val="004E1D25"/>
    <w:rsid w:val="004E1E06"/>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E7E80"/>
    <w:rsid w:val="004F0B2C"/>
    <w:rsid w:val="004F0B3D"/>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40A"/>
    <w:rsid w:val="004F7819"/>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05C"/>
    <w:rsid w:val="00512F02"/>
    <w:rsid w:val="00512F5A"/>
    <w:rsid w:val="005138A3"/>
    <w:rsid w:val="005144F5"/>
    <w:rsid w:val="005148B2"/>
    <w:rsid w:val="005148F7"/>
    <w:rsid w:val="005148FF"/>
    <w:rsid w:val="00516404"/>
    <w:rsid w:val="005167E8"/>
    <w:rsid w:val="00516961"/>
    <w:rsid w:val="00516B4C"/>
    <w:rsid w:val="00517507"/>
    <w:rsid w:val="00517514"/>
    <w:rsid w:val="00521297"/>
    <w:rsid w:val="0052195A"/>
    <w:rsid w:val="00524D75"/>
    <w:rsid w:val="005250F6"/>
    <w:rsid w:val="00525E31"/>
    <w:rsid w:val="00526D84"/>
    <w:rsid w:val="0052707B"/>
    <w:rsid w:val="0052741E"/>
    <w:rsid w:val="0052782A"/>
    <w:rsid w:val="005278D5"/>
    <w:rsid w:val="005301C5"/>
    <w:rsid w:val="00530752"/>
    <w:rsid w:val="005326DE"/>
    <w:rsid w:val="005327B6"/>
    <w:rsid w:val="00532855"/>
    <w:rsid w:val="00532FEC"/>
    <w:rsid w:val="005331CE"/>
    <w:rsid w:val="00534088"/>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0CDF"/>
    <w:rsid w:val="00542139"/>
    <w:rsid w:val="00543144"/>
    <w:rsid w:val="00543E5A"/>
    <w:rsid w:val="00543F5E"/>
    <w:rsid w:val="00544F7A"/>
    <w:rsid w:val="005451B1"/>
    <w:rsid w:val="00545421"/>
    <w:rsid w:val="0054775F"/>
    <w:rsid w:val="00547B0A"/>
    <w:rsid w:val="00550CA9"/>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602BE"/>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DFE"/>
    <w:rsid w:val="00570E35"/>
    <w:rsid w:val="005719CC"/>
    <w:rsid w:val="00572669"/>
    <w:rsid w:val="005726A5"/>
    <w:rsid w:val="00574420"/>
    <w:rsid w:val="0057471E"/>
    <w:rsid w:val="00575024"/>
    <w:rsid w:val="00575ED0"/>
    <w:rsid w:val="0057699B"/>
    <w:rsid w:val="00576D83"/>
    <w:rsid w:val="0058025A"/>
    <w:rsid w:val="005808D2"/>
    <w:rsid w:val="005813F7"/>
    <w:rsid w:val="005816AC"/>
    <w:rsid w:val="0058195B"/>
    <w:rsid w:val="0058268D"/>
    <w:rsid w:val="00582BAE"/>
    <w:rsid w:val="00582FA1"/>
    <w:rsid w:val="0058368D"/>
    <w:rsid w:val="005837A5"/>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391C"/>
    <w:rsid w:val="00593E04"/>
    <w:rsid w:val="005942D5"/>
    <w:rsid w:val="0059466A"/>
    <w:rsid w:val="00594752"/>
    <w:rsid w:val="0059475B"/>
    <w:rsid w:val="0059493D"/>
    <w:rsid w:val="0059533D"/>
    <w:rsid w:val="0059592B"/>
    <w:rsid w:val="00596785"/>
    <w:rsid w:val="00596AB4"/>
    <w:rsid w:val="00597E5D"/>
    <w:rsid w:val="005A068A"/>
    <w:rsid w:val="005A085B"/>
    <w:rsid w:val="005A0D1B"/>
    <w:rsid w:val="005A12D7"/>
    <w:rsid w:val="005A2608"/>
    <w:rsid w:val="005A2932"/>
    <w:rsid w:val="005A29EA"/>
    <w:rsid w:val="005A2E56"/>
    <w:rsid w:val="005A3263"/>
    <w:rsid w:val="005A329D"/>
    <w:rsid w:val="005A3671"/>
    <w:rsid w:val="005A4A69"/>
    <w:rsid w:val="005A5467"/>
    <w:rsid w:val="005A5787"/>
    <w:rsid w:val="005A5966"/>
    <w:rsid w:val="005A5CD5"/>
    <w:rsid w:val="005A5E6E"/>
    <w:rsid w:val="005A647F"/>
    <w:rsid w:val="005A7A96"/>
    <w:rsid w:val="005A7B1E"/>
    <w:rsid w:val="005B0420"/>
    <w:rsid w:val="005B0567"/>
    <w:rsid w:val="005B13A2"/>
    <w:rsid w:val="005B2460"/>
    <w:rsid w:val="005B2EFC"/>
    <w:rsid w:val="005B2F71"/>
    <w:rsid w:val="005B3367"/>
    <w:rsid w:val="005B398A"/>
    <w:rsid w:val="005B3CC6"/>
    <w:rsid w:val="005B4429"/>
    <w:rsid w:val="005B448B"/>
    <w:rsid w:val="005B57F2"/>
    <w:rsid w:val="005B5F79"/>
    <w:rsid w:val="005B618B"/>
    <w:rsid w:val="005B6A10"/>
    <w:rsid w:val="005B792A"/>
    <w:rsid w:val="005B7B9A"/>
    <w:rsid w:val="005B7C6B"/>
    <w:rsid w:val="005C1017"/>
    <w:rsid w:val="005C1723"/>
    <w:rsid w:val="005C174C"/>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787"/>
    <w:rsid w:val="005D3451"/>
    <w:rsid w:val="005D3511"/>
    <w:rsid w:val="005D47F5"/>
    <w:rsid w:val="005D48F1"/>
    <w:rsid w:val="005D4E32"/>
    <w:rsid w:val="005D5701"/>
    <w:rsid w:val="005D6EE8"/>
    <w:rsid w:val="005D717C"/>
    <w:rsid w:val="005D71C2"/>
    <w:rsid w:val="005D7204"/>
    <w:rsid w:val="005D7C23"/>
    <w:rsid w:val="005D7E7B"/>
    <w:rsid w:val="005E05A6"/>
    <w:rsid w:val="005E19B4"/>
    <w:rsid w:val="005E1EE7"/>
    <w:rsid w:val="005E23C5"/>
    <w:rsid w:val="005E2BEB"/>
    <w:rsid w:val="005E2C06"/>
    <w:rsid w:val="005E3C68"/>
    <w:rsid w:val="005E4099"/>
    <w:rsid w:val="005E4F31"/>
    <w:rsid w:val="005E534E"/>
    <w:rsid w:val="005E574B"/>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A87"/>
    <w:rsid w:val="005F3CB3"/>
    <w:rsid w:val="005F4201"/>
    <w:rsid w:val="005F422C"/>
    <w:rsid w:val="005F4549"/>
    <w:rsid w:val="005F4BC7"/>
    <w:rsid w:val="005F4FE7"/>
    <w:rsid w:val="005F5101"/>
    <w:rsid w:val="005F51D7"/>
    <w:rsid w:val="005F6291"/>
    <w:rsid w:val="005F71EF"/>
    <w:rsid w:val="005F76A4"/>
    <w:rsid w:val="005F7971"/>
    <w:rsid w:val="00600EAD"/>
    <w:rsid w:val="00601C9B"/>
    <w:rsid w:val="00601DA6"/>
    <w:rsid w:val="00603617"/>
    <w:rsid w:val="0060381F"/>
    <w:rsid w:val="00604657"/>
    <w:rsid w:val="006046B6"/>
    <w:rsid w:val="006049FD"/>
    <w:rsid w:val="00604A28"/>
    <w:rsid w:val="00605887"/>
    <w:rsid w:val="006059EE"/>
    <w:rsid w:val="0060672F"/>
    <w:rsid w:val="00606AE4"/>
    <w:rsid w:val="00607638"/>
    <w:rsid w:val="00607AD8"/>
    <w:rsid w:val="006102C5"/>
    <w:rsid w:val="00610410"/>
    <w:rsid w:val="0061093F"/>
    <w:rsid w:val="00610E2B"/>
    <w:rsid w:val="0061169C"/>
    <w:rsid w:val="00611E72"/>
    <w:rsid w:val="00612119"/>
    <w:rsid w:val="006123A2"/>
    <w:rsid w:val="0061305B"/>
    <w:rsid w:val="00613713"/>
    <w:rsid w:val="006143F0"/>
    <w:rsid w:val="0061486E"/>
    <w:rsid w:val="006154F8"/>
    <w:rsid w:val="00616F62"/>
    <w:rsid w:val="006173AF"/>
    <w:rsid w:val="006178BC"/>
    <w:rsid w:val="0061794A"/>
    <w:rsid w:val="006205C1"/>
    <w:rsid w:val="00620AB2"/>
    <w:rsid w:val="00620D81"/>
    <w:rsid w:val="0062180E"/>
    <w:rsid w:val="00621E3C"/>
    <w:rsid w:val="00621F8A"/>
    <w:rsid w:val="00622512"/>
    <w:rsid w:val="0062340D"/>
    <w:rsid w:val="006237CF"/>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384C"/>
    <w:rsid w:val="00643CD3"/>
    <w:rsid w:val="006445E9"/>
    <w:rsid w:val="00644C82"/>
    <w:rsid w:val="006451AA"/>
    <w:rsid w:val="006452C8"/>
    <w:rsid w:val="00645A51"/>
    <w:rsid w:val="006475CB"/>
    <w:rsid w:val="00647D90"/>
    <w:rsid w:val="00650B89"/>
    <w:rsid w:val="0065139B"/>
    <w:rsid w:val="006523AD"/>
    <w:rsid w:val="006523C6"/>
    <w:rsid w:val="0065251A"/>
    <w:rsid w:val="00652BD8"/>
    <w:rsid w:val="006551F3"/>
    <w:rsid w:val="00655E22"/>
    <w:rsid w:val="00656812"/>
    <w:rsid w:val="0065711D"/>
    <w:rsid w:val="0065744C"/>
    <w:rsid w:val="00657B1D"/>
    <w:rsid w:val="006606E2"/>
    <w:rsid w:val="006611D2"/>
    <w:rsid w:val="006615A7"/>
    <w:rsid w:val="00661C6C"/>
    <w:rsid w:val="0066277B"/>
    <w:rsid w:val="00662882"/>
    <w:rsid w:val="0066386E"/>
    <w:rsid w:val="006638C2"/>
    <w:rsid w:val="00663C05"/>
    <w:rsid w:val="00664502"/>
    <w:rsid w:val="00664C13"/>
    <w:rsid w:val="00664E8B"/>
    <w:rsid w:val="00665702"/>
    <w:rsid w:val="00666805"/>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71D9"/>
    <w:rsid w:val="006778B5"/>
    <w:rsid w:val="00677C70"/>
    <w:rsid w:val="00677DA1"/>
    <w:rsid w:val="006800AD"/>
    <w:rsid w:val="006826CC"/>
    <w:rsid w:val="00682874"/>
    <w:rsid w:val="00682F7B"/>
    <w:rsid w:val="00683177"/>
    <w:rsid w:val="00683A8D"/>
    <w:rsid w:val="00683F7E"/>
    <w:rsid w:val="006843AF"/>
    <w:rsid w:val="0068598E"/>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B37"/>
    <w:rsid w:val="00695D19"/>
    <w:rsid w:val="00696D35"/>
    <w:rsid w:val="00697217"/>
    <w:rsid w:val="00697513"/>
    <w:rsid w:val="0069757C"/>
    <w:rsid w:val="00697898"/>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205"/>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5FD5"/>
    <w:rsid w:val="006D6227"/>
    <w:rsid w:val="006D7134"/>
    <w:rsid w:val="006D7223"/>
    <w:rsid w:val="006D779E"/>
    <w:rsid w:val="006D7813"/>
    <w:rsid w:val="006D7EBE"/>
    <w:rsid w:val="006E0E4C"/>
    <w:rsid w:val="006E0E88"/>
    <w:rsid w:val="006E1B28"/>
    <w:rsid w:val="006E202B"/>
    <w:rsid w:val="006E249F"/>
    <w:rsid w:val="006E27C5"/>
    <w:rsid w:val="006E2BB5"/>
    <w:rsid w:val="006E2DC8"/>
    <w:rsid w:val="006E3112"/>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D4F"/>
    <w:rsid w:val="006F1F48"/>
    <w:rsid w:val="006F2871"/>
    <w:rsid w:val="006F3228"/>
    <w:rsid w:val="006F4AA6"/>
    <w:rsid w:val="006F4DBC"/>
    <w:rsid w:val="006F4F21"/>
    <w:rsid w:val="006F58D3"/>
    <w:rsid w:val="006F60F7"/>
    <w:rsid w:val="006F634D"/>
    <w:rsid w:val="006F6978"/>
    <w:rsid w:val="006F6AC9"/>
    <w:rsid w:val="006F6B45"/>
    <w:rsid w:val="006F6E6E"/>
    <w:rsid w:val="006F74B8"/>
    <w:rsid w:val="006F7BA6"/>
    <w:rsid w:val="00700097"/>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4133"/>
    <w:rsid w:val="00715F13"/>
    <w:rsid w:val="00716001"/>
    <w:rsid w:val="00716A24"/>
    <w:rsid w:val="00716BD8"/>
    <w:rsid w:val="00717280"/>
    <w:rsid w:val="00717421"/>
    <w:rsid w:val="00717AAF"/>
    <w:rsid w:val="00721399"/>
    <w:rsid w:val="0072166E"/>
    <w:rsid w:val="00721679"/>
    <w:rsid w:val="00721D85"/>
    <w:rsid w:val="007225D7"/>
    <w:rsid w:val="00722703"/>
    <w:rsid w:val="00722B19"/>
    <w:rsid w:val="00722F02"/>
    <w:rsid w:val="007232DF"/>
    <w:rsid w:val="00723562"/>
    <w:rsid w:val="007236F8"/>
    <w:rsid w:val="00723AFC"/>
    <w:rsid w:val="0072477F"/>
    <w:rsid w:val="00725510"/>
    <w:rsid w:val="007255B7"/>
    <w:rsid w:val="007257BE"/>
    <w:rsid w:val="0072610A"/>
    <w:rsid w:val="007263E8"/>
    <w:rsid w:val="0072650C"/>
    <w:rsid w:val="0072664F"/>
    <w:rsid w:val="00727071"/>
    <w:rsid w:val="00727242"/>
    <w:rsid w:val="00727A52"/>
    <w:rsid w:val="00727CFB"/>
    <w:rsid w:val="00727E21"/>
    <w:rsid w:val="00730983"/>
    <w:rsid w:val="00731C7D"/>
    <w:rsid w:val="00731D02"/>
    <w:rsid w:val="00732523"/>
    <w:rsid w:val="0073334B"/>
    <w:rsid w:val="0073413D"/>
    <w:rsid w:val="0073419D"/>
    <w:rsid w:val="00734D02"/>
    <w:rsid w:val="00735401"/>
    <w:rsid w:val="00735867"/>
    <w:rsid w:val="00735972"/>
    <w:rsid w:val="00736ECE"/>
    <w:rsid w:val="00737096"/>
    <w:rsid w:val="0073715A"/>
    <w:rsid w:val="00737348"/>
    <w:rsid w:val="0074249E"/>
    <w:rsid w:val="00742990"/>
    <w:rsid w:val="00742C16"/>
    <w:rsid w:val="0074320E"/>
    <w:rsid w:val="00743C26"/>
    <w:rsid w:val="007444C0"/>
    <w:rsid w:val="00744569"/>
    <w:rsid w:val="00744B8C"/>
    <w:rsid w:val="00744D3E"/>
    <w:rsid w:val="007452CF"/>
    <w:rsid w:val="0074588C"/>
    <w:rsid w:val="0074697D"/>
    <w:rsid w:val="00746CD2"/>
    <w:rsid w:val="00746F72"/>
    <w:rsid w:val="007500E4"/>
    <w:rsid w:val="00751CF0"/>
    <w:rsid w:val="00752551"/>
    <w:rsid w:val="007525DA"/>
    <w:rsid w:val="00753181"/>
    <w:rsid w:val="00753A6B"/>
    <w:rsid w:val="0075425F"/>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669"/>
    <w:rsid w:val="0076274A"/>
    <w:rsid w:val="00762CDA"/>
    <w:rsid w:val="0076433C"/>
    <w:rsid w:val="00764732"/>
    <w:rsid w:val="00765FD1"/>
    <w:rsid w:val="007661D2"/>
    <w:rsid w:val="007663F2"/>
    <w:rsid w:val="00770C66"/>
    <w:rsid w:val="00771175"/>
    <w:rsid w:val="0077189A"/>
    <w:rsid w:val="007719DB"/>
    <w:rsid w:val="00771F96"/>
    <w:rsid w:val="00772072"/>
    <w:rsid w:val="00772F91"/>
    <w:rsid w:val="0077333A"/>
    <w:rsid w:val="00773968"/>
    <w:rsid w:val="007739A8"/>
    <w:rsid w:val="00773AFC"/>
    <w:rsid w:val="00773D25"/>
    <w:rsid w:val="00773E8B"/>
    <w:rsid w:val="00773F65"/>
    <w:rsid w:val="0077434B"/>
    <w:rsid w:val="007747B8"/>
    <w:rsid w:val="0077521E"/>
    <w:rsid w:val="007754D0"/>
    <w:rsid w:val="007754EA"/>
    <w:rsid w:val="00775868"/>
    <w:rsid w:val="007771C3"/>
    <w:rsid w:val="0077791A"/>
    <w:rsid w:val="00777E61"/>
    <w:rsid w:val="007810F2"/>
    <w:rsid w:val="007815F4"/>
    <w:rsid w:val="00782785"/>
    <w:rsid w:val="00782A0F"/>
    <w:rsid w:val="0078317A"/>
    <w:rsid w:val="00783210"/>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A065B"/>
    <w:rsid w:val="007A083E"/>
    <w:rsid w:val="007A0920"/>
    <w:rsid w:val="007A0BD1"/>
    <w:rsid w:val="007A212F"/>
    <w:rsid w:val="007A2462"/>
    <w:rsid w:val="007A2D75"/>
    <w:rsid w:val="007A323B"/>
    <w:rsid w:val="007A393B"/>
    <w:rsid w:val="007A42C8"/>
    <w:rsid w:val="007A4535"/>
    <w:rsid w:val="007A50F3"/>
    <w:rsid w:val="007A5B0B"/>
    <w:rsid w:val="007A5E77"/>
    <w:rsid w:val="007A66A5"/>
    <w:rsid w:val="007A6809"/>
    <w:rsid w:val="007A6AC6"/>
    <w:rsid w:val="007A6B41"/>
    <w:rsid w:val="007A6B76"/>
    <w:rsid w:val="007A72FB"/>
    <w:rsid w:val="007B008B"/>
    <w:rsid w:val="007B0C6C"/>
    <w:rsid w:val="007B0D5D"/>
    <w:rsid w:val="007B0DE3"/>
    <w:rsid w:val="007B15BC"/>
    <w:rsid w:val="007B1C4E"/>
    <w:rsid w:val="007B1E92"/>
    <w:rsid w:val="007B27D2"/>
    <w:rsid w:val="007B2B4B"/>
    <w:rsid w:val="007B2EAC"/>
    <w:rsid w:val="007B475C"/>
    <w:rsid w:val="007B4EF8"/>
    <w:rsid w:val="007B5195"/>
    <w:rsid w:val="007B58FA"/>
    <w:rsid w:val="007B63B7"/>
    <w:rsid w:val="007B72A5"/>
    <w:rsid w:val="007B7B72"/>
    <w:rsid w:val="007C01B6"/>
    <w:rsid w:val="007C01D9"/>
    <w:rsid w:val="007C0865"/>
    <w:rsid w:val="007C08DA"/>
    <w:rsid w:val="007C1173"/>
    <w:rsid w:val="007C118E"/>
    <w:rsid w:val="007C1283"/>
    <w:rsid w:val="007C18C2"/>
    <w:rsid w:val="007C2361"/>
    <w:rsid w:val="007C2576"/>
    <w:rsid w:val="007C259A"/>
    <w:rsid w:val="007C2EFF"/>
    <w:rsid w:val="007C3016"/>
    <w:rsid w:val="007C40FF"/>
    <w:rsid w:val="007C44A0"/>
    <w:rsid w:val="007C4AD5"/>
    <w:rsid w:val="007C4E56"/>
    <w:rsid w:val="007C54FC"/>
    <w:rsid w:val="007C599A"/>
    <w:rsid w:val="007C5A4E"/>
    <w:rsid w:val="007C5ADC"/>
    <w:rsid w:val="007C6E00"/>
    <w:rsid w:val="007C72A8"/>
    <w:rsid w:val="007D0151"/>
    <w:rsid w:val="007D0154"/>
    <w:rsid w:val="007D0ACF"/>
    <w:rsid w:val="007D0EC8"/>
    <w:rsid w:val="007D131B"/>
    <w:rsid w:val="007D1771"/>
    <w:rsid w:val="007D1ABE"/>
    <w:rsid w:val="007D2173"/>
    <w:rsid w:val="007D2289"/>
    <w:rsid w:val="007D2899"/>
    <w:rsid w:val="007D4316"/>
    <w:rsid w:val="007D47CD"/>
    <w:rsid w:val="007D570E"/>
    <w:rsid w:val="007D5B8E"/>
    <w:rsid w:val="007D62C0"/>
    <w:rsid w:val="007D6CE6"/>
    <w:rsid w:val="007D7DA4"/>
    <w:rsid w:val="007E0111"/>
    <w:rsid w:val="007E08FC"/>
    <w:rsid w:val="007E1193"/>
    <w:rsid w:val="007E1275"/>
    <w:rsid w:val="007E13D4"/>
    <w:rsid w:val="007E1D55"/>
    <w:rsid w:val="007E211F"/>
    <w:rsid w:val="007E2178"/>
    <w:rsid w:val="007E2B9C"/>
    <w:rsid w:val="007E32D9"/>
    <w:rsid w:val="007E3565"/>
    <w:rsid w:val="007E3C0E"/>
    <w:rsid w:val="007E532C"/>
    <w:rsid w:val="007E56F2"/>
    <w:rsid w:val="007E57E8"/>
    <w:rsid w:val="007E5B8D"/>
    <w:rsid w:val="007E622E"/>
    <w:rsid w:val="007E6511"/>
    <w:rsid w:val="007E66CC"/>
    <w:rsid w:val="007E70FC"/>
    <w:rsid w:val="007E74E4"/>
    <w:rsid w:val="007F047B"/>
    <w:rsid w:val="007F0B26"/>
    <w:rsid w:val="007F1496"/>
    <w:rsid w:val="007F1DB9"/>
    <w:rsid w:val="007F237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AB1"/>
    <w:rsid w:val="00801B67"/>
    <w:rsid w:val="00801C4B"/>
    <w:rsid w:val="00801D20"/>
    <w:rsid w:val="00801D46"/>
    <w:rsid w:val="00803B8E"/>
    <w:rsid w:val="00803BB2"/>
    <w:rsid w:val="0080425F"/>
    <w:rsid w:val="008042E7"/>
    <w:rsid w:val="00805AB2"/>
    <w:rsid w:val="0080631C"/>
    <w:rsid w:val="00806522"/>
    <w:rsid w:val="0080668D"/>
    <w:rsid w:val="00806D18"/>
    <w:rsid w:val="00806EFB"/>
    <w:rsid w:val="008070E2"/>
    <w:rsid w:val="0080737A"/>
    <w:rsid w:val="008077EA"/>
    <w:rsid w:val="00807B5C"/>
    <w:rsid w:val="00807BD8"/>
    <w:rsid w:val="00807CF0"/>
    <w:rsid w:val="00807DE0"/>
    <w:rsid w:val="00807E5E"/>
    <w:rsid w:val="00810344"/>
    <w:rsid w:val="0081040C"/>
    <w:rsid w:val="008112C2"/>
    <w:rsid w:val="008125C7"/>
    <w:rsid w:val="00813F05"/>
    <w:rsid w:val="0081448B"/>
    <w:rsid w:val="008144EA"/>
    <w:rsid w:val="00814834"/>
    <w:rsid w:val="00814986"/>
    <w:rsid w:val="0081515E"/>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6C93"/>
    <w:rsid w:val="008279F6"/>
    <w:rsid w:val="00827A0E"/>
    <w:rsid w:val="00827F68"/>
    <w:rsid w:val="00830D9F"/>
    <w:rsid w:val="008310D9"/>
    <w:rsid w:val="008318A3"/>
    <w:rsid w:val="00831A89"/>
    <w:rsid w:val="0083247C"/>
    <w:rsid w:val="0083341B"/>
    <w:rsid w:val="00834639"/>
    <w:rsid w:val="00835FD5"/>
    <w:rsid w:val="008362E2"/>
    <w:rsid w:val="00836C03"/>
    <w:rsid w:val="0083731E"/>
    <w:rsid w:val="00837353"/>
    <w:rsid w:val="00837AA5"/>
    <w:rsid w:val="0084009E"/>
    <w:rsid w:val="00840731"/>
    <w:rsid w:val="0084078A"/>
    <w:rsid w:val="008413EC"/>
    <w:rsid w:val="00841439"/>
    <w:rsid w:val="00841619"/>
    <w:rsid w:val="0084182C"/>
    <w:rsid w:val="00842010"/>
    <w:rsid w:val="0084318E"/>
    <w:rsid w:val="008436A4"/>
    <w:rsid w:val="0084379E"/>
    <w:rsid w:val="00843C1D"/>
    <w:rsid w:val="00843D86"/>
    <w:rsid w:val="00844161"/>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4999"/>
    <w:rsid w:val="00855491"/>
    <w:rsid w:val="008562A0"/>
    <w:rsid w:val="00856531"/>
    <w:rsid w:val="0085660A"/>
    <w:rsid w:val="008566C8"/>
    <w:rsid w:val="00856E5C"/>
    <w:rsid w:val="00856FF7"/>
    <w:rsid w:val="0085743F"/>
    <w:rsid w:val="0085775F"/>
    <w:rsid w:val="00857AA3"/>
    <w:rsid w:val="00857D43"/>
    <w:rsid w:val="00857F8B"/>
    <w:rsid w:val="008605F2"/>
    <w:rsid w:val="00861728"/>
    <w:rsid w:val="00861C1E"/>
    <w:rsid w:val="00861DD3"/>
    <w:rsid w:val="00862075"/>
    <w:rsid w:val="008625C0"/>
    <w:rsid w:val="008632C0"/>
    <w:rsid w:val="008641E1"/>
    <w:rsid w:val="0086474B"/>
    <w:rsid w:val="0086555F"/>
    <w:rsid w:val="00865A8B"/>
    <w:rsid w:val="00865B97"/>
    <w:rsid w:val="00865EF2"/>
    <w:rsid w:val="008666A5"/>
    <w:rsid w:val="0086772C"/>
    <w:rsid w:val="00870968"/>
    <w:rsid w:val="00870EAF"/>
    <w:rsid w:val="00871CE9"/>
    <w:rsid w:val="00872994"/>
    <w:rsid w:val="00874DFD"/>
    <w:rsid w:val="00875013"/>
    <w:rsid w:val="0087541C"/>
    <w:rsid w:val="008760A4"/>
    <w:rsid w:val="0087669A"/>
    <w:rsid w:val="00876B4B"/>
    <w:rsid w:val="008772BE"/>
    <w:rsid w:val="00877F4B"/>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6E2C"/>
    <w:rsid w:val="00887156"/>
    <w:rsid w:val="0088715C"/>
    <w:rsid w:val="0088723B"/>
    <w:rsid w:val="008877EE"/>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51A8"/>
    <w:rsid w:val="00895FAE"/>
    <w:rsid w:val="008968D7"/>
    <w:rsid w:val="00896CAC"/>
    <w:rsid w:val="00896DB2"/>
    <w:rsid w:val="00896EB8"/>
    <w:rsid w:val="008A013B"/>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929"/>
    <w:rsid w:val="008B0F95"/>
    <w:rsid w:val="008B12BF"/>
    <w:rsid w:val="008B13DF"/>
    <w:rsid w:val="008B1B08"/>
    <w:rsid w:val="008B1C49"/>
    <w:rsid w:val="008B1ED0"/>
    <w:rsid w:val="008B2117"/>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CE4"/>
    <w:rsid w:val="008B6D53"/>
    <w:rsid w:val="008B6F48"/>
    <w:rsid w:val="008B77F7"/>
    <w:rsid w:val="008B7B1D"/>
    <w:rsid w:val="008C004E"/>
    <w:rsid w:val="008C0215"/>
    <w:rsid w:val="008C10DA"/>
    <w:rsid w:val="008C11BE"/>
    <w:rsid w:val="008C23A2"/>
    <w:rsid w:val="008C333F"/>
    <w:rsid w:val="008C3BA8"/>
    <w:rsid w:val="008C3C8D"/>
    <w:rsid w:val="008C5B9A"/>
    <w:rsid w:val="008C5D34"/>
    <w:rsid w:val="008C6C8A"/>
    <w:rsid w:val="008C733E"/>
    <w:rsid w:val="008C7629"/>
    <w:rsid w:val="008C7D67"/>
    <w:rsid w:val="008C7F01"/>
    <w:rsid w:val="008D05D9"/>
    <w:rsid w:val="008D0DFF"/>
    <w:rsid w:val="008D0E03"/>
    <w:rsid w:val="008D0E97"/>
    <w:rsid w:val="008D1251"/>
    <w:rsid w:val="008D1F0C"/>
    <w:rsid w:val="008D207A"/>
    <w:rsid w:val="008D23C6"/>
    <w:rsid w:val="008D2E83"/>
    <w:rsid w:val="008D3567"/>
    <w:rsid w:val="008D3952"/>
    <w:rsid w:val="008D3AAB"/>
    <w:rsid w:val="008D3F73"/>
    <w:rsid w:val="008D41C8"/>
    <w:rsid w:val="008D53CA"/>
    <w:rsid w:val="008D59F7"/>
    <w:rsid w:val="008D5A2D"/>
    <w:rsid w:val="008D7109"/>
    <w:rsid w:val="008E0739"/>
    <w:rsid w:val="008E1130"/>
    <w:rsid w:val="008E1BE9"/>
    <w:rsid w:val="008E2026"/>
    <w:rsid w:val="008E2080"/>
    <w:rsid w:val="008E25C7"/>
    <w:rsid w:val="008E2C29"/>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555"/>
    <w:rsid w:val="008F5EA6"/>
    <w:rsid w:val="008F6101"/>
    <w:rsid w:val="008F6897"/>
    <w:rsid w:val="008F78BE"/>
    <w:rsid w:val="00900053"/>
    <w:rsid w:val="009005EE"/>
    <w:rsid w:val="00900663"/>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260"/>
    <w:rsid w:val="00907376"/>
    <w:rsid w:val="009076E4"/>
    <w:rsid w:val="0090797F"/>
    <w:rsid w:val="00907CFC"/>
    <w:rsid w:val="0091060A"/>
    <w:rsid w:val="00910802"/>
    <w:rsid w:val="00910BAF"/>
    <w:rsid w:val="00911040"/>
    <w:rsid w:val="0091133F"/>
    <w:rsid w:val="00911ED3"/>
    <w:rsid w:val="00912095"/>
    <w:rsid w:val="00912569"/>
    <w:rsid w:val="00913040"/>
    <w:rsid w:val="009135DB"/>
    <w:rsid w:val="009136DA"/>
    <w:rsid w:val="00913D3D"/>
    <w:rsid w:val="00913FF8"/>
    <w:rsid w:val="0091417E"/>
    <w:rsid w:val="00914799"/>
    <w:rsid w:val="00914A3A"/>
    <w:rsid w:val="00915590"/>
    <w:rsid w:val="009159CA"/>
    <w:rsid w:val="00915B3C"/>
    <w:rsid w:val="00915EC8"/>
    <w:rsid w:val="0091628A"/>
    <w:rsid w:val="00916C47"/>
    <w:rsid w:val="00917B84"/>
    <w:rsid w:val="009200ED"/>
    <w:rsid w:val="009201E7"/>
    <w:rsid w:val="00920205"/>
    <w:rsid w:val="009205AD"/>
    <w:rsid w:val="009212FA"/>
    <w:rsid w:val="009224E7"/>
    <w:rsid w:val="0092276F"/>
    <w:rsid w:val="00922DE5"/>
    <w:rsid w:val="00922F1E"/>
    <w:rsid w:val="00923466"/>
    <w:rsid w:val="00923475"/>
    <w:rsid w:val="00923655"/>
    <w:rsid w:val="00923C16"/>
    <w:rsid w:val="0092405A"/>
    <w:rsid w:val="0092631C"/>
    <w:rsid w:val="0092647C"/>
    <w:rsid w:val="00926EC6"/>
    <w:rsid w:val="00930039"/>
    <w:rsid w:val="0093022F"/>
    <w:rsid w:val="00930579"/>
    <w:rsid w:val="009307BC"/>
    <w:rsid w:val="00930AF8"/>
    <w:rsid w:val="0093144C"/>
    <w:rsid w:val="009314C8"/>
    <w:rsid w:val="0093196F"/>
    <w:rsid w:val="00932814"/>
    <w:rsid w:val="00932836"/>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4A4"/>
    <w:rsid w:val="009416AD"/>
    <w:rsid w:val="009417D0"/>
    <w:rsid w:val="009428CB"/>
    <w:rsid w:val="00943066"/>
    <w:rsid w:val="00943322"/>
    <w:rsid w:val="0094443D"/>
    <w:rsid w:val="0094506E"/>
    <w:rsid w:val="009457D0"/>
    <w:rsid w:val="00945FF1"/>
    <w:rsid w:val="009462C0"/>
    <w:rsid w:val="009470D1"/>
    <w:rsid w:val="009476BF"/>
    <w:rsid w:val="00947739"/>
    <w:rsid w:val="00947CE3"/>
    <w:rsid w:val="00950813"/>
    <w:rsid w:val="0095192B"/>
    <w:rsid w:val="009526C6"/>
    <w:rsid w:val="0095272C"/>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A9C"/>
    <w:rsid w:val="00961D07"/>
    <w:rsid w:val="00961FE2"/>
    <w:rsid w:val="0096288D"/>
    <w:rsid w:val="00962FAC"/>
    <w:rsid w:val="00963D08"/>
    <w:rsid w:val="00964255"/>
    <w:rsid w:val="00964583"/>
    <w:rsid w:val="00964592"/>
    <w:rsid w:val="00964608"/>
    <w:rsid w:val="00965077"/>
    <w:rsid w:val="009657FE"/>
    <w:rsid w:val="0096593F"/>
    <w:rsid w:val="00965DC9"/>
    <w:rsid w:val="00966A20"/>
    <w:rsid w:val="00967EDE"/>
    <w:rsid w:val="00970040"/>
    <w:rsid w:val="00970BDC"/>
    <w:rsid w:val="00970CE1"/>
    <w:rsid w:val="00971090"/>
    <w:rsid w:val="00971980"/>
    <w:rsid w:val="00971DBA"/>
    <w:rsid w:val="00971F5E"/>
    <w:rsid w:val="00972327"/>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913"/>
    <w:rsid w:val="0099315C"/>
    <w:rsid w:val="00993440"/>
    <w:rsid w:val="00993E0F"/>
    <w:rsid w:val="0099502F"/>
    <w:rsid w:val="0099528A"/>
    <w:rsid w:val="00996CD1"/>
    <w:rsid w:val="0099731F"/>
    <w:rsid w:val="0099797E"/>
    <w:rsid w:val="00997E2A"/>
    <w:rsid w:val="009A015F"/>
    <w:rsid w:val="009A01D8"/>
    <w:rsid w:val="009A0750"/>
    <w:rsid w:val="009A1247"/>
    <w:rsid w:val="009A14E4"/>
    <w:rsid w:val="009A245D"/>
    <w:rsid w:val="009A2A54"/>
    <w:rsid w:val="009A3970"/>
    <w:rsid w:val="009A3C45"/>
    <w:rsid w:val="009A42BC"/>
    <w:rsid w:val="009A4651"/>
    <w:rsid w:val="009A49A2"/>
    <w:rsid w:val="009A4D02"/>
    <w:rsid w:val="009A55A2"/>
    <w:rsid w:val="009A6049"/>
    <w:rsid w:val="009A7566"/>
    <w:rsid w:val="009B0165"/>
    <w:rsid w:val="009B069B"/>
    <w:rsid w:val="009B14B6"/>
    <w:rsid w:val="009B15FC"/>
    <w:rsid w:val="009B17BF"/>
    <w:rsid w:val="009B17EC"/>
    <w:rsid w:val="009B2072"/>
    <w:rsid w:val="009B2851"/>
    <w:rsid w:val="009B2D41"/>
    <w:rsid w:val="009B2DD8"/>
    <w:rsid w:val="009B2EFD"/>
    <w:rsid w:val="009B2F85"/>
    <w:rsid w:val="009B3BDE"/>
    <w:rsid w:val="009B45EB"/>
    <w:rsid w:val="009B4B74"/>
    <w:rsid w:val="009B4EA0"/>
    <w:rsid w:val="009B55C9"/>
    <w:rsid w:val="009B6014"/>
    <w:rsid w:val="009B61E4"/>
    <w:rsid w:val="009B6EBF"/>
    <w:rsid w:val="009B7262"/>
    <w:rsid w:val="009B73DC"/>
    <w:rsid w:val="009B79C2"/>
    <w:rsid w:val="009C0075"/>
    <w:rsid w:val="009C02C5"/>
    <w:rsid w:val="009C04FC"/>
    <w:rsid w:val="009C0B50"/>
    <w:rsid w:val="009C22CD"/>
    <w:rsid w:val="009C23B5"/>
    <w:rsid w:val="009C266C"/>
    <w:rsid w:val="009C267D"/>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69A7"/>
    <w:rsid w:val="009D6E6E"/>
    <w:rsid w:val="009D7624"/>
    <w:rsid w:val="009D780D"/>
    <w:rsid w:val="009E083B"/>
    <w:rsid w:val="009E09BD"/>
    <w:rsid w:val="009E0F8C"/>
    <w:rsid w:val="009E192A"/>
    <w:rsid w:val="009E20EB"/>
    <w:rsid w:val="009E2636"/>
    <w:rsid w:val="009E27F4"/>
    <w:rsid w:val="009E31D9"/>
    <w:rsid w:val="009E429A"/>
    <w:rsid w:val="009E42CF"/>
    <w:rsid w:val="009E43A5"/>
    <w:rsid w:val="009E45C4"/>
    <w:rsid w:val="009E48F6"/>
    <w:rsid w:val="009E4C74"/>
    <w:rsid w:val="009E5283"/>
    <w:rsid w:val="009E5FE9"/>
    <w:rsid w:val="009F1597"/>
    <w:rsid w:val="009F1E72"/>
    <w:rsid w:val="009F1ECF"/>
    <w:rsid w:val="009F230A"/>
    <w:rsid w:val="009F2926"/>
    <w:rsid w:val="009F29C8"/>
    <w:rsid w:val="009F2E12"/>
    <w:rsid w:val="009F2E3C"/>
    <w:rsid w:val="009F36F2"/>
    <w:rsid w:val="009F3907"/>
    <w:rsid w:val="009F3C21"/>
    <w:rsid w:val="009F4335"/>
    <w:rsid w:val="009F48F8"/>
    <w:rsid w:val="009F52C9"/>
    <w:rsid w:val="009F59B4"/>
    <w:rsid w:val="009F5F9F"/>
    <w:rsid w:val="009F603A"/>
    <w:rsid w:val="009F63C2"/>
    <w:rsid w:val="009F6649"/>
    <w:rsid w:val="009F7216"/>
    <w:rsid w:val="009F7497"/>
    <w:rsid w:val="00A00386"/>
    <w:rsid w:val="00A00453"/>
    <w:rsid w:val="00A00AE1"/>
    <w:rsid w:val="00A00DD6"/>
    <w:rsid w:val="00A00E73"/>
    <w:rsid w:val="00A017B5"/>
    <w:rsid w:val="00A01AD7"/>
    <w:rsid w:val="00A027AF"/>
    <w:rsid w:val="00A02815"/>
    <w:rsid w:val="00A0365B"/>
    <w:rsid w:val="00A038C1"/>
    <w:rsid w:val="00A038E7"/>
    <w:rsid w:val="00A04AB4"/>
    <w:rsid w:val="00A04BB4"/>
    <w:rsid w:val="00A05517"/>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5FFE"/>
    <w:rsid w:val="00A162ED"/>
    <w:rsid w:val="00A16647"/>
    <w:rsid w:val="00A16AE1"/>
    <w:rsid w:val="00A16EB2"/>
    <w:rsid w:val="00A1737C"/>
    <w:rsid w:val="00A179C1"/>
    <w:rsid w:val="00A2046F"/>
    <w:rsid w:val="00A2108D"/>
    <w:rsid w:val="00A214CA"/>
    <w:rsid w:val="00A21B05"/>
    <w:rsid w:val="00A21BE5"/>
    <w:rsid w:val="00A21EEF"/>
    <w:rsid w:val="00A2240D"/>
    <w:rsid w:val="00A227A2"/>
    <w:rsid w:val="00A22D92"/>
    <w:rsid w:val="00A235BD"/>
    <w:rsid w:val="00A23D27"/>
    <w:rsid w:val="00A23D86"/>
    <w:rsid w:val="00A23EB5"/>
    <w:rsid w:val="00A23F16"/>
    <w:rsid w:val="00A24673"/>
    <w:rsid w:val="00A24C76"/>
    <w:rsid w:val="00A25256"/>
    <w:rsid w:val="00A25B5B"/>
    <w:rsid w:val="00A262F3"/>
    <w:rsid w:val="00A26B2B"/>
    <w:rsid w:val="00A2732D"/>
    <w:rsid w:val="00A2734B"/>
    <w:rsid w:val="00A2794D"/>
    <w:rsid w:val="00A27A6E"/>
    <w:rsid w:val="00A3037E"/>
    <w:rsid w:val="00A3069E"/>
    <w:rsid w:val="00A30ADB"/>
    <w:rsid w:val="00A30D12"/>
    <w:rsid w:val="00A310A7"/>
    <w:rsid w:val="00A31110"/>
    <w:rsid w:val="00A31F3C"/>
    <w:rsid w:val="00A321A2"/>
    <w:rsid w:val="00A34214"/>
    <w:rsid w:val="00A34DCF"/>
    <w:rsid w:val="00A360C1"/>
    <w:rsid w:val="00A364F4"/>
    <w:rsid w:val="00A366D3"/>
    <w:rsid w:val="00A36927"/>
    <w:rsid w:val="00A36E72"/>
    <w:rsid w:val="00A36FC4"/>
    <w:rsid w:val="00A37F64"/>
    <w:rsid w:val="00A407AC"/>
    <w:rsid w:val="00A4085F"/>
    <w:rsid w:val="00A40A6D"/>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FAC"/>
    <w:rsid w:val="00A4733B"/>
    <w:rsid w:val="00A4745D"/>
    <w:rsid w:val="00A47CFE"/>
    <w:rsid w:val="00A501AA"/>
    <w:rsid w:val="00A50607"/>
    <w:rsid w:val="00A50898"/>
    <w:rsid w:val="00A5093A"/>
    <w:rsid w:val="00A51663"/>
    <w:rsid w:val="00A516DA"/>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8C7"/>
    <w:rsid w:val="00A56AD4"/>
    <w:rsid w:val="00A56CC7"/>
    <w:rsid w:val="00A56DCF"/>
    <w:rsid w:val="00A57706"/>
    <w:rsid w:val="00A57C83"/>
    <w:rsid w:val="00A57F61"/>
    <w:rsid w:val="00A60A17"/>
    <w:rsid w:val="00A61BF2"/>
    <w:rsid w:val="00A61E45"/>
    <w:rsid w:val="00A6267D"/>
    <w:rsid w:val="00A632B9"/>
    <w:rsid w:val="00A63319"/>
    <w:rsid w:val="00A6367C"/>
    <w:rsid w:val="00A63EAA"/>
    <w:rsid w:val="00A64224"/>
    <w:rsid w:val="00A6525D"/>
    <w:rsid w:val="00A65635"/>
    <w:rsid w:val="00A65A23"/>
    <w:rsid w:val="00A66AFB"/>
    <w:rsid w:val="00A66C74"/>
    <w:rsid w:val="00A6754A"/>
    <w:rsid w:val="00A675C8"/>
    <w:rsid w:val="00A67790"/>
    <w:rsid w:val="00A67F8B"/>
    <w:rsid w:val="00A704FC"/>
    <w:rsid w:val="00A70A2D"/>
    <w:rsid w:val="00A70A64"/>
    <w:rsid w:val="00A71446"/>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F8F"/>
    <w:rsid w:val="00A85B89"/>
    <w:rsid w:val="00A85EF8"/>
    <w:rsid w:val="00A87954"/>
    <w:rsid w:val="00A903C8"/>
    <w:rsid w:val="00A91634"/>
    <w:rsid w:val="00A919E3"/>
    <w:rsid w:val="00A93EAF"/>
    <w:rsid w:val="00A941DA"/>
    <w:rsid w:val="00A94611"/>
    <w:rsid w:val="00A952EA"/>
    <w:rsid w:val="00A954A7"/>
    <w:rsid w:val="00A958A5"/>
    <w:rsid w:val="00A95ED3"/>
    <w:rsid w:val="00A96080"/>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5B0E"/>
    <w:rsid w:val="00AA6FAB"/>
    <w:rsid w:val="00AB09D3"/>
    <w:rsid w:val="00AB1695"/>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1DB9"/>
    <w:rsid w:val="00AC206D"/>
    <w:rsid w:val="00AC243C"/>
    <w:rsid w:val="00AC3679"/>
    <w:rsid w:val="00AC36F0"/>
    <w:rsid w:val="00AC38DA"/>
    <w:rsid w:val="00AC3C05"/>
    <w:rsid w:val="00AC540F"/>
    <w:rsid w:val="00AC5482"/>
    <w:rsid w:val="00AC5532"/>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5086"/>
    <w:rsid w:val="00AE5463"/>
    <w:rsid w:val="00AE5708"/>
    <w:rsid w:val="00AE5A9E"/>
    <w:rsid w:val="00AE5CBE"/>
    <w:rsid w:val="00AE60C6"/>
    <w:rsid w:val="00AE62C0"/>
    <w:rsid w:val="00AE6F9E"/>
    <w:rsid w:val="00AE7DB5"/>
    <w:rsid w:val="00AF1433"/>
    <w:rsid w:val="00AF2A89"/>
    <w:rsid w:val="00AF2ED0"/>
    <w:rsid w:val="00AF2FEC"/>
    <w:rsid w:val="00AF3033"/>
    <w:rsid w:val="00AF37CB"/>
    <w:rsid w:val="00AF3CD2"/>
    <w:rsid w:val="00AF46CB"/>
    <w:rsid w:val="00AF49EB"/>
    <w:rsid w:val="00AF4C10"/>
    <w:rsid w:val="00AF4EB8"/>
    <w:rsid w:val="00AF50FD"/>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07B1"/>
    <w:rsid w:val="00B0092A"/>
    <w:rsid w:val="00B01117"/>
    <w:rsid w:val="00B01588"/>
    <w:rsid w:val="00B01816"/>
    <w:rsid w:val="00B01C49"/>
    <w:rsid w:val="00B023E6"/>
    <w:rsid w:val="00B027F5"/>
    <w:rsid w:val="00B03E27"/>
    <w:rsid w:val="00B044CF"/>
    <w:rsid w:val="00B0487D"/>
    <w:rsid w:val="00B048D4"/>
    <w:rsid w:val="00B04CBE"/>
    <w:rsid w:val="00B04EC5"/>
    <w:rsid w:val="00B05290"/>
    <w:rsid w:val="00B05F1C"/>
    <w:rsid w:val="00B0637D"/>
    <w:rsid w:val="00B06B40"/>
    <w:rsid w:val="00B07386"/>
    <w:rsid w:val="00B0757A"/>
    <w:rsid w:val="00B075C2"/>
    <w:rsid w:val="00B07D3B"/>
    <w:rsid w:val="00B102AD"/>
    <w:rsid w:val="00B10832"/>
    <w:rsid w:val="00B128D7"/>
    <w:rsid w:val="00B12D6A"/>
    <w:rsid w:val="00B12FD9"/>
    <w:rsid w:val="00B137BA"/>
    <w:rsid w:val="00B142CC"/>
    <w:rsid w:val="00B14745"/>
    <w:rsid w:val="00B14828"/>
    <w:rsid w:val="00B1488E"/>
    <w:rsid w:val="00B14EF7"/>
    <w:rsid w:val="00B14FEE"/>
    <w:rsid w:val="00B151FF"/>
    <w:rsid w:val="00B154A3"/>
    <w:rsid w:val="00B1624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426B"/>
    <w:rsid w:val="00B245F0"/>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011"/>
    <w:rsid w:val="00B31161"/>
    <w:rsid w:val="00B3136E"/>
    <w:rsid w:val="00B32368"/>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4238"/>
    <w:rsid w:val="00B44D1D"/>
    <w:rsid w:val="00B45073"/>
    <w:rsid w:val="00B4517E"/>
    <w:rsid w:val="00B45897"/>
    <w:rsid w:val="00B45A3A"/>
    <w:rsid w:val="00B45C37"/>
    <w:rsid w:val="00B45C72"/>
    <w:rsid w:val="00B45D4D"/>
    <w:rsid w:val="00B46047"/>
    <w:rsid w:val="00B463B6"/>
    <w:rsid w:val="00B46D4C"/>
    <w:rsid w:val="00B46FF9"/>
    <w:rsid w:val="00B474C4"/>
    <w:rsid w:val="00B47D08"/>
    <w:rsid w:val="00B50192"/>
    <w:rsid w:val="00B509FF"/>
    <w:rsid w:val="00B5194E"/>
    <w:rsid w:val="00B519F4"/>
    <w:rsid w:val="00B5226E"/>
    <w:rsid w:val="00B5234E"/>
    <w:rsid w:val="00B53267"/>
    <w:rsid w:val="00B53DBF"/>
    <w:rsid w:val="00B5471A"/>
    <w:rsid w:val="00B54954"/>
    <w:rsid w:val="00B56138"/>
    <w:rsid w:val="00B573E6"/>
    <w:rsid w:val="00B57C8E"/>
    <w:rsid w:val="00B57E11"/>
    <w:rsid w:val="00B57E7E"/>
    <w:rsid w:val="00B6022D"/>
    <w:rsid w:val="00B606A2"/>
    <w:rsid w:val="00B61825"/>
    <w:rsid w:val="00B61C7E"/>
    <w:rsid w:val="00B61F6F"/>
    <w:rsid w:val="00B62B5E"/>
    <w:rsid w:val="00B63729"/>
    <w:rsid w:val="00B63934"/>
    <w:rsid w:val="00B6450F"/>
    <w:rsid w:val="00B64F9D"/>
    <w:rsid w:val="00B65A22"/>
    <w:rsid w:val="00B65AC5"/>
    <w:rsid w:val="00B66162"/>
    <w:rsid w:val="00B66188"/>
    <w:rsid w:val="00B66766"/>
    <w:rsid w:val="00B66EC0"/>
    <w:rsid w:val="00B7075E"/>
    <w:rsid w:val="00B709D0"/>
    <w:rsid w:val="00B712A1"/>
    <w:rsid w:val="00B71B2A"/>
    <w:rsid w:val="00B72124"/>
    <w:rsid w:val="00B72140"/>
    <w:rsid w:val="00B72C17"/>
    <w:rsid w:val="00B7387F"/>
    <w:rsid w:val="00B73AA6"/>
    <w:rsid w:val="00B73E51"/>
    <w:rsid w:val="00B7441F"/>
    <w:rsid w:val="00B745E0"/>
    <w:rsid w:val="00B755FD"/>
    <w:rsid w:val="00B757A9"/>
    <w:rsid w:val="00B7658D"/>
    <w:rsid w:val="00B765B2"/>
    <w:rsid w:val="00B76F26"/>
    <w:rsid w:val="00B77318"/>
    <w:rsid w:val="00B774BD"/>
    <w:rsid w:val="00B7765F"/>
    <w:rsid w:val="00B778AA"/>
    <w:rsid w:val="00B77D25"/>
    <w:rsid w:val="00B77F9F"/>
    <w:rsid w:val="00B806A3"/>
    <w:rsid w:val="00B81794"/>
    <w:rsid w:val="00B82CB5"/>
    <w:rsid w:val="00B82F31"/>
    <w:rsid w:val="00B82FFE"/>
    <w:rsid w:val="00B84464"/>
    <w:rsid w:val="00B84597"/>
    <w:rsid w:val="00B852B5"/>
    <w:rsid w:val="00B86269"/>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5FCE"/>
    <w:rsid w:val="00B96992"/>
    <w:rsid w:val="00B97883"/>
    <w:rsid w:val="00B979B9"/>
    <w:rsid w:val="00BA002D"/>
    <w:rsid w:val="00BA0B91"/>
    <w:rsid w:val="00BA0C8E"/>
    <w:rsid w:val="00BA18D2"/>
    <w:rsid w:val="00BA1EE3"/>
    <w:rsid w:val="00BA216E"/>
    <w:rsid w:val="00BA2DFD"/>
    <w:rsid w:val="00BA3436"/>
    <w:rsid w:val="00BA34C9"/>
    <w:rsid w:val="00BA3F15"/>
    <w:rsid w:val="00BA495F"/>
    <w:rsid w:val="00BA499F"/>
    <w:rsid w:val="00BA58C3"/>
    <w:rsid w:val="00BA5CDF"/>
    <w:rsid w:val="00BA5D55"/>
    <w:rsid w:val="00BA614A"/>
    <w:rsid w:val="00BA61D2"/>
    <w:rsid w:val="00BA6295"/>
    <w:rsid w:val="00BA687D"/>
    <w:rsid w:val="00BB03B5"/>
    <w:rsid w:val="00BB073C"/>
    <w:rsid w:val="00BB09C2"/>
    <w:rsid w:val="00BB0E3E"/>
    <w:rsid w:val="00BB0F0D"/>
    <w:rsid w:val="00BB1770"/>
    <w:rsid w:val="00BB1E35"/>
    <w:rsid w:val="00BB2374"/>
    <w:rsid w:val="00BB24E4"/>
    <w:rsid w:val="00BB2621"/>
    <w:rsid w:val="00BB27D6"/>
    <w:rsid w:val="00BB3CF1"/>
    <w:rsid w:val="00BB46FD"/>
    <w:rsid w:val="00BB4870"/>
    <w:rsid w:val="00BB4A68"/>
    <w:rsid w:val="00BB4D50"/>
    <w:rsid w:val="00BB5C6A"/>
    <w:rsid w:val="00BB5E43"/>
    <w:rsid w:val="00BB6244"/>
    <w:rsid w:val="00BB668C"/>
    <w:rsid w:val="00BB697E"/>
    <w:rsid w:val="00BB6BE8"/>
    <w:rsid w:val="00BB6E3B"/>
    <w:rsid w:val="00BB7AE8"/>
    <w:rsid w:val="00BB7F63"/>
    <w:rsid w:val="00BC098C"/>
    <w:rsid w:val="00BC0C83"/>
    <w:rsid w:val="00BC0EB0"/>
    <w:rsid w:val="00BC1209"/>
    <w:rsid w:val="00BC1FCA"/>
    <w:rsid w:val="00BC279E"/>
    <w:rsid w:val="00BC2E2D"/>
    <w:rsid w:val="00BC302D"/>
    <w:rsid w:val="00BC4194"/>
    <w:rsid w:val="00BC4326"/>
    <w:rsid w:val="00BC5580"/>
    <w:rsid w:val="00BC56BA"/>
    <w:rsid w:val="00BC5B9A"/>
    <w:rsid w:val="00BC6897"/>
    <w:rsid w:val="00BC75EE"/>
    <w:rsid w:val="00BC76A1"/>
    <w:rsid w:val="00BC7B1C"/>
    <w:rsid w:val="00BC7C48"/>
    <w:rsid w:val="00BC7EA8"/>
    <w:rsid w:val="00BD0AED"/>
    <w:rsid w:val="00BD0C92"/>
    <w:rsid w:val="00BD10E4"/>
    <w:rsid w:val="00BD113A"/>
    <w:rsid w:val="00BD154F"/>
    <w:rsid w:val="00BD1E9B"/>
    <w:rsid w:val="00BD2C55"/>
    <w:rsid w:val="00BD33A3"/>
    <w:rsid w:val="00BD33E3"/>
    <w:rsid w:val="00BD3F66"/>
    <w:rsid w:val="00BD4727"/>
    <w:rsid w:val="00BD4C36"/>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74B7"/>
    <w:rsid w:val="00BE7A26"/>
    <w:rsid w:val="00BF0A47"/>
    <w:rsid w:val="00BF108A"/>
    <w:rsid w:val="00BF117A"/>
    <w:rsid w:val="00BF2ABB"/>
    <w:rsid w:val="00BF3A02"/>
    <w:rsid w:val="00BF40A8"/>
    <w:rsid w:val="00BF49E1"/>
    <w:rsid w:val="00BF5103"/>
    <w:rsid w:val="00BF520C"/>
    <w:rsid w:val="00BF5476"/>
    <w:rsid w:val="00BF5785"/>
    <w:rsid w:val="00BF5DF0"/>
    <w:rsid w:val="00BF5EE6"/>
    <w:rsid w:val="00BF61EC"/>
    <w:rsid w:val="00BF69EA"/>
    <w:rsid w:val="00BF6D33"/>
    <w:rsid w:val="00C00F79"/>
    <w:rsid w:val="00C01B14"/>
    <w:rsid w:val="00C021AE"/>
    <w:rsid w:val="00C02C0A"/>
    <w:rsid w:val="00C036B6"/>
    <w:rsid w:val="00C03DD9"/>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69D3"/>
    <w:rsid w:val="00C16D1E"/>
    <w:rsid w:val="00C175A7"/>
    <w:rsid w:val="00C175EC"/>
    <w:rsid w:val="00C17A39"/>
    <w:rsid w:val="00C17A94"/>
    <w:rsid w:val="00C205BF"/>
    <w:rsid w:val="00C205E5"/>
    <w:rsid w:val="00C20D53"/>
    <w:rsid w:val="00C21180"/>
    <w:rsid w:val="00C212CD"/>
    <w:rsid w:val="00C2185A"/>
    <w:rsid w:val="00C221C5"/>
    <w:rsid w:val="00C221EF"/>
    <w:rsid w:val="00C22258"/>
    <w:rsid w:val="00C226F3"/>
    <w:rsid w:val="00C2359D"/>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32D0"/>
    <w:rsid w:val="00C337FE"/>
    <w:rsid w:val="00C3463A"/>
    <w:rsid w:val="00C346C4"/>
    <w:rsid w:val="00C349F0"/>
    <w:rsid w:val="00C35E39"/>
    <w:rsid w:val="00C369A2"/>
    <w:rsid w:val="00C37283"/>
    <w:rsid w:val="00C37693"/>
    <w:rsid w:val="00C3796D"/>
    <w:rsid w:val="00C40870"/>
    <w:rsid w:val="00C40B8A"/>
    <w:rsid w:val="00C41932"/>
    <w:rsid w:val="00C42075"/>
    <w:rsid w:val="00C42306"/>
    <w:rsid w:val="00C42FFC"/>
    <w:rsid w:val="00C4302C"/>
    <w:rsid w:val="00C431E3"/>
    <w:rsid w:val="00C432A3"/>
    <w:rsid w:val="00C432F5"/>
    <w:rsid w:val="00C43598"/>
    <w:rsid w:val="00C43830"/>
    <w:rsid w:val="00C43D4E"/>
    <w:rsid w:val="00C455B8"/>
    <w:rsid w:val="00C458AA"/>
    <w:rsid w:val="00C45991"/>
    <w:rsid w:val="00C467D1"/>
    <w:rsid w:val="00C4726B"/>
    <w:rsid w:val="00C47419"/>
    <w:rsid w:val="00C47D36"/>
    <w:rsid w:val="00C5045C"/>
    <w:rsid w:val="00C50A1D"/>
    <w:rsid w:val="00C5122A"/>
    <w:rsid w:val="00C517EC"/>
    <w:rsid w:val="00C52110"/>
    <w:rsid w:val="00C52CCA"/>
    <w:rsid w:val="00C53799"/>
    <w:rsid w:val="00C5396A"/>
    <w:rsid w:val="00C541D2"/>
    <w:rsid w:val="00C549FE"/>
    <w:rsid w:val="00C550EB"/>
    <w:rsid w:val="00C5541C"/>
    <w:rsid w:val="00C56370"/>
    <w:rsid w:val="00C56EA0"/>
    <w:rsid w:val="00C56F0C"/>
    <w:rsid w:val="00C571F6"/>
    <w:rsid w:val="00C5751B"/>
    <w:rsid w:val="00C615C8"/>
    <w:rsid w:val="00C63735"/>
    <w:rsid w:val="00C6385F"/>
    <w:rsid w:val="00C63EB8"/>
    <w:rsid w:val="00C63FEE"/>
    <w:rsid w:val="00C64668"/>
    <w:rsid w:val="00C64915"/>
    <w:rsid w:val="00C64B41"/>
    <w:rsid w:val="00C64D52"/>
    <w:rsid w:val="00C65088"/>
    <w:rsid w:val="00C65181"/>
    <w:rsid w:val="00C65556"/>
    <w:rsid w:val="00C656FA"/>
    <w:rsid w:val="00C65B21"/>
    <w:rsid w:val="00C662C9"/>
    <w:rsid w:val="00C670E6"/>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07A"/>
    <w:rsid w:val="00C75625"/>
    <w:rsid w:val="00C757C6"/>
    <w:rsid w:val="00C75A09"/>
    <w:rsid w:val="00C75B10"/>
    <w:rsid w:val="00C76A00"/>
    <w:rsid w:val="00C8073E"/>
    <w:rsid w:val="00C81037"/>
    <w:rsid w:val="00C8231D"/>
    <w:rsid w:val="00C82D0D"/>
    <w:rsid w:val="00C83527"/>
    <w:rsid w:val="00C83C1C"/>
    <w:rsid w:val="00C843D8"/>
    <w:rsid w:val="00C845DC"/>
    <w:rsid w:val="00C84CF7"/>
    <w:rsid w:val="00C85ED1"/>
    <w:rsid w:val="00C86592"/>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33"/>
    <w:rsid w:val="00C9278A"/>
    <w:rsid w:val="00C92CF5"/>
    <w:rsid w:val="00C93E4C"/>
    <w:rsid w:val="00C94212"/>
    <w:rsid w:val="00C94E77"/>
    <w:rsid w:val="00C95B50"/>
    <w:rsid w:val="00C96481"/>
    <w:rsid w:val="00CA09C2"/>
    <w:rsid w:val="00CA1203"/>
    <w:rsid w:val="00CA1328"/>
    <w:rsid w:val="00CA195B"/>
    <w:rsid w:val="00CA2335"/>
    <w:rsid w:val="00CA259B"/>
    <w:rsid w:val="00CA2F10"/>
    <w:rsid w:val="00CA3029"/>
    <w:rsid w:val="00CA3213"/>
    <w:rsid w:val="00CA3369"/>
    <w:rsid w:val="00CA3569"/>
    <w:rsid w:val="00CA3AB7"/>
    <w:rsid w:val="00CA3F59"/>
    <w:rsid w:val="00CA406D"/>
    <w:rsid w:val="00CA452D"/>
    <w:rsid w:val="00CA4ADA"/>
    <w:rsid w:val="00CA505E"/>
    <w:rsid w:val="00CA519A"/>
    <w:rsid w:val="00CA5289"/>
    <w:rsid w:val="00CA5709"/>
    <w:rsid w:val="00CA5797"/>
    <w:rsid w:val="00CA58B3"/>
    <w:rsid w:val="00CA5E13"/>
    <w:rsid w:val="00CA65A3"/>
    <w:rsid w:val="00CA6627"/>
    <w:rsid w:val="00CA6837"/>
    <w:rsid w:val="00CA6A11"/>
    <w:rsid w:val="00CA7AC9"/>
    <w:rsid w:val="00CB0F18"/>
    <w:rsid w:val="00CB1732"/>
    <w:rsid w:val="00CB1E40"/>
    <w:rsid w:val="00CB1F81"/>
    <w:rsid w:val="00CB23A9"/>
    <w:rsid w:val="00CB2AC8"/>
    <w:rsid w:val="00CB2F3D"/>
    <w:rsid w:val="00CB3125"/>
    <w:rsid w:val="00CB32F7"/>
    <w:rsid w:val="00CB3579"/>
    <w:rsid w:val="00CB3A47"/>
    <w:rsid w:val="00CB44D3"/>
    <w:rsid w:val="00CB48AD"/>
    <w:rsid w:val="00CB5AE5"/>
    <w:rsid w:val="00CB67CA"/>
    <w:rsid w:val="00CB6A42"/>
    <w:rsid w:val="00CB78D9"/>
    <w:rsid w:val="00CC026C"/>
    <w:rsid w:val="00CC08F5"/>
    <w:rsid w:val="00CC0991"/>
    <w:rsid w:val="00CC0A77"/>
    <w:rsid w:val="00CC1167"/>
    <w:rsid w:val="00CC117D"/>
    <w:rsid w:val="00CC1509"/>
    <w:rsid w:val="00CC1543"/>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CB4"/>
    <w:rsid w:val="00CC6F00"/>
    <w:rsid w:val="00CC72C8"/>
    <w:rsid w:val="00CC7851"/>
    <w:rsid w:val="00CD0B68"/>
    <w:rsid w:val="00CD0BB1"/>
    <w:rsid w:val="00CD0C1B"/>
    <w:rsid w:val="00CD0EF0"/>
    <w:rsid w:val="00CD1536"/>
    <w:rsid w:val="00CD1924"/>
    <w:rsid w:val="00CD1D6B"/>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506"/>
    <w:rsid w:val="00CE092B"/>
    <w:rsid w:val="00CE10C5"/>
    <w:rsid w:val="00CE13AF"/>
    <w:rsid w:val="00CE1BCB"/>
    <w:rsid w:val="00CE1C3F"/>
    <w:rsid w:val="00CE2764"/>
    <w:rsid w:val="00CE294D"/>
    <w:rsid w:val="00CE2B85"/>
    <w:rsid w:val="00CE3AA7"/>
    <w:rsid w:val="00CE43A9"/>
    <w:rsid w:val="00CE43E6"/>
    <w:rsid w:val="00CE59DF"/>
    <w:rsid w:val="00CE5A7A"/>
    <w:rsid w:val="00CE5EB7"/>
    <w:rsid w:val="00CE7474"/>
    <w:rsid w:val="00CE76F4"/>
    <w:rsid w:val="00CE7A4B"/>
    <w:rsid w:val="00CF010A"/>
    <w:rsid w:val="00CF073B"/>
    <w:rsid w:val="00CF084C"/>
    <w:rsid w:val="00CF0D80"/>
    <w:rsid w:val="00CF18B0"/>
    <w:rsid w:val="00CF1EA4"/>
    <w:rsid w:val="00CF2845"/>
    <w:rsid w:val="00CF285C"/>
    <w:rsid w:val="00CF285D"/>
    <w:rsid w:val="00CF2E7B"/>
    <w:rsid w:val="00CF3155"/>
    <w:rsid w:val="00CF31CC"/>
    <w:rsid w:val="00CF36DB"/>
    <w:rsid w:val="00CF4B53"/>
    <w:rsid w:val="00CF4FB1"/>
    <w:rsid w:val="00CF53F3"/>
    <w:rsid w:val="00CF563D"/>
    <w:rsid w:val="00CF5FDE"/>
    <w:rsid w:val="00CF63DD"/>
    <w:rsid w:val="00CF65B9"/>
    <w:rsid w:val="00CF69C5"/>
    <w:rsid w:val="00CF7D73"/>
    <w:rsid w:val="00D004D9"/>
    <w:rsid w:val="00D0068A"/>
    <w:rsid w:val="00D02E0B"/>
    <w:rsid w:val="00D03248"/>
    <w:rsid w:val="00D03913"/>
    <w:rsid w:val="00D03A75"/>
    <w:rsid w:val="00D04FF2"/>
    <w:rsid w:val="00D0586D"/>
    <w:rsid w:val="00D05E2F"/>
    <w:rsid w:val="00D05F7C"/>
    <w:rsid w:val="00D07EBA"/>
    <w:rsid w:val="00D07FB0"/>
    <w:rsid w:val="00D100AB"/>
    <w:rsid w:val="00D103D2"/>
    <w:rsid w:val="00D10B67"/>
    <w:rsid w:val="00D1153D"/>
    <w:rsid w:val="00D11BFE"/>
    <w:rsid w:val="00D124F4"/>
    <w:rsid w:val="00D1270F"/>
    <w:rsid w:val="00D12BC0"/>
    <w:rsid w:val="00D12EF1"/>
    <w:rsid w:val="00D132B1"/>
    <w:rsid w:val="00D134F6"/>
    <w:rsid w:val="00D13FC2"/>
    <w:rsid w:val="00D1499B"/>
    <w:rsid w:val="00D14C4B"/>
    <w:rsid w:val="00D14FBC"/>
    <w:rsid w:val="00D1550C"/>
    <w:rsid w:val="00D16526"/>
    <w:rsid w:val="00D16C8C"/>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8E"/>
    <w:rsid w:val="00D23B04"/>
    <w:rsid w:val="00D2408C"/>
    <w:rsid w:val="00D25FDF"/>
    <w:rsid w:val="00D260CD"/>
    <w:rsid w:val="00D26312"/>
    <w:rsid w:val="00D26419"/>
    <w:rsid w:val="00D273DE"/>
    <w:rsid w:val="00D27B4F"/>
    <w:rsid w:val="00D27BBC"/>
    <w:rsid w:val="00D308CC"/>
    <w:rsid w:val="00D30AC5"/>
    <w:rsid w:val="00D30C15"/>
    <w:rsid w:val="00D31226"/>
    <w:rsid w:val="00D31FEA"/>
    <w:rsid w:val="00D322FE"/>
    <w:rsid w:val="00D3265C"/>
    <w:rsid w:val="00D32D15"/>
    <w:rsid w:val="00D32F25"/>
    <w:rsid w:val="00D33802"/>
    <w:rsid w:val="00D33D66"/>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22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13C7"/>
    <w:rsid w:val="00D61A2B"/>
    <w:rsid w:val="00D63479"/>
    <w:rsid w:val="00D638D8"/>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0D4"/>
    <w:rsid w:val="00D7244E"/>
    <w:rsid w:val="00D7272B"/>
    <w:rsid w:val="00D7361F"/>
    <w:rsid w:val="00D737FD"/>
    <w:rsid w:val="00D73D91"/>
    <w:rsid w:val="00D741A0"/>
    <w:rsid w:val="00D744C7"/>
    <w:rsid w:val="00D74AC4"/>
    <w:rsid w:val="00D74FBA"/>
    <w:rsid w:val="00D750FB"/>
    <w:rsid w:val="00D75151"/>
    <w:rsid w:val="00D75947"/>
    <w:rsid w:val="00D75C34"/>
    <w:rsid w:val="00D75D47"/>
    <w:rsid w:val="00D772E3"/>
    <w:rsid w:val="00D77839"/>
    <w:rsid w:val="00D80A56"/>
    <w:rsid w:val="00D80E7F"/>
    <w:rsid w:val="00D80E9D"/>
    <w:rsid w:val="00D81143"/>
    <w:rsid w:val="00D81484"/>
    <w:rsid w:val="00D8186D"/>
    <w:rsid w:val="00D81EF6"/>
    <w:rsid w:val="00D8201F"/>
    <w:rsid w:val="00D820DA"/>
    <w:rsid w:val="00D82627"/>
    <w:rsid w:val="00D82889"/>
    <w:rsid w:val="00D8324C"/>
    <w:rsid w:val="00D8354D"/>
    <w:rsid w:val="00D83FDD"/>
    <w:rsid w:val="00D84977"/>
    <w:rsid w:val="00D84F30"/>
    <w:rsid w:val="00D84F4A"/>
    <w:rsid w:val="00D8584A"/>
    <w:rsid w:val="00D85C9A"/>
    <w:rsid w:val="00D85CD8"/>
    <w:rsid w:val="00D85DB7"/>
    <w:rsid w:val="00D862F0"/>
    <w:rsid w:val="00D8662D"/>
    <w:rsid w:val="00D867BE"/>
    <w:rsid w:val="00D8720A"/>
    <w:rsid w:val="00D873C3"/>
    <w:rsid w:val="00D906BE"/>
    <w:rsid w:val="00D90931"/>
    <w:rsid w:val="00D90B21"/>
    <w:rsid w:val="00D91130"/>
    <w:rsid w:val="00D9152D"/>
    <w:rsid w:val="00D91DB5"/>
    <w:rsid w:val="00D926D4"/>
    <w:rsid w:val="00D93592"/>
    <w:rsid w:val="00D937EB"/>
    <w:rsid w:val="00D93A6E"/>
    <w:rsid w:val="00D9422C"/>
    <w:rsid w:val="00D9497B"/>
    <w:rsid w:val="00D95116"/>
    <w:rsid w:val="00D95E64"/>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779D"/>
    <w:rsid w:val="00DA7834"/>
    <w:rsid w:val="00DB14DA"/>
    <w:rsid w:val="00DB19E8"/>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1F69"/>
    <w:rsid w:val="00DC2307"/>
    <w:rsid w:val="00DC28DA"/>
    <w:rsid w:val="00DC2AB7"/>
    <w:rsid w:val="00DC2F55"/>
    <w:rsid w:val="00DC30DD"/>
    <w:rsid w:val="00DC346E"/>
    <w:rsid w:val="00DC4B22"/>
    <w:rsid w:val="00DC4D9D"/>
    <w:rsid w:val="00DC5386"/>
    <w:rsid w:val="00DC5754"/>
    <w:rsid w:val="00DC6670"/>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1E"/>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AC"/>
    <w:rsid w:val="00DE4CEC"/>
    <w:rsid w:val="00DE593B"/>
    <w:rsid w:val="00DE5A83"/>
    <w:rsid w:val="00DE63EF"/>
    <w:rsid w:val="00DE699A"/>
    <w:rsid w:val="00DE6D06"/>
    <w:rsid w:val="00DE6EA2"/>
    <w:rsid w:val="00DE71DC"/>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AC2"/>
    <w:rsid w:val="00DF2FA0"/>
    <w:rsid w:val="00DF332C"/>
    <w:rsid w:val="00DF36C3"/>
    <w:rsid w:val="00DF3AE0"/>
    <w:rsid w:val="00DF4C20"/>
    <w:rsid w:val="00DF4C7C"/>
    <w:rsid w:val="00DF4DCA"/>
    <w:rsid w:val="00DF5267"/>
    <w:rsid w:val="00DF5633"/>
    <w:rsid w:val="00DF599F"/>
    <w:rsid w:val="00DF5E5C"/>
    <w:rsid w:val="00DF6058"/>
    <w:rsid w:val="00DF6787"/>
    <w:rsid w:val="00DF6A9D"/>
    <w:rsid w:val="00DF6CDE"/>
    <w:rsid w:val="00DF7019"/>
    <w:rsid w:val="00DF705B"/>
    <w:rsid w:val="00DF761F"/>
    <w:rsid w:val="00DF76BA"/>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BD4"/>
    <w:rsid w:val="00E03CCB"/>
    <w:rsid w:val="00E03E6C"/>
    <w:rsid w:val="00E045FA"/>
    <w:rsid w:val="00E046B2"/>
    <w:rsid w:val="00E047AF"/>
    <w:rsid w:val="00E04AA5"/>
    <w:rsid w:val="00E0573F"/>
    <w:rsid w:val="00E05F25"/>
    <w:rsid w:val="00E068F1"/>
    <w:rsid w:val="00E06A18"/>
    <w:rsid w:val="00E070DE"/>
    <w:rsid w:val="00E075F2"/>
    <w:rsid w:val="00E079FA"/>
    <w:rsid w:val="00E07B1E"/>
    <w:rsid w:val="00E10636"/>
    <w:rsid w:val="00E10A17"/>
    <w:rsid w:val="00E10F18"/>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26CE"/>
    <w:rsid w:val="00E23AD6"/>
    <w:rsid w:val="00E246DB"/>
    <w:rsid w:val="00E25241"/>
    <w:rsid w:val="00E25382"/>
    <w:rsid w:val="00E26164"/>
    <w:rsid w:val="00E26507"/>
    <w:rsid w:val="00E267DD"/>
    <w:rsid w:val="00E2797A"/>
    <w:rsid w:val="00E301F3"/>
    <w:rsid w:val="00E30460"/>
    <w:rsid w:val="00E30EB1"/>
    <w:rsid w:val="00E31E1A"/>
    <w:rsid w:val="00E31F40"/>
    <w:rsid w:val="00E31F6C"/>
    <w:rsid w:val="00E32B53"/>
    <w:rsid w:val="00E32F11"/>
    <w:rsid w:val="00E33804"/>
    <w:rsid w:val="00E338E1"/>
    <w:rsid w:val="00E33CB9"/>
    <w:rsid w:val="00E343BD"/>
    <w:rsid w:val="00E357BF"/>
    <w:rsid w:val="00E35A26"/>
    <w:rsid w:val="00E36B2F"/>
    <w:rsid w:val="00E3710E"/>
    <w:rsid w:val="00E37192"/>
    <w:rsid w:val="00E377D8"/>
    <w:rsid w:val="00E37A58"/>
    <w:rsid w:val="00E408DB"/>
    <w:rsid w:val="00E40900"/>
    <w:rsid w:val="00E41459"/>
    <w:rsid w:val="00E41863"/>
    <w:rsid w:val="00E421C4"/>
    <w:rsid w:val="00E423DD"/>
    <w:rsid w:val="00E42FB3"/>
    <w:rsid w:val="00E4357B"/>
    <w:rsid w:val="00E43707"/>
    <w:rsid w:val="00E44342"/>
    <w:rsid w:val="00E4441F"/>
    <w:rsid w:val="00E44674"/>
    <w:rsid w:val="00E44EE4"/>
    <w:rsid w:val="00E4542B"/>
    <w:rsid w:val="00E463BD"/>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14EE"/>
    <w:rsid w:val="00E61767"/>
    <w:rsid w:val="00E62EEA"/>
    <w:rsid w:val="00E63377"/>
    <w:rsid w:val="00E635C8"/>
    <w:rsid w:val="00E636C7"/>
    <w:rsid w:val="00E63933"/>
    <w:rsid w:val="00E63B81"/>
    <w:rsid w:val="00E647E9"/>
    <w:rsid w:val="00E64B30"/>
    <w:rsid w:val="00E65048"/>
    <w:rsid w:val="00E651A1"/>
    <w:rsid w:val="00E653FB"/>
    <w:rsid w:val="00E6567F"/>
    <w:rsid w:val="00E664F2"/>
    <w:rsid w:val="00E66730"/>
    <w:rsid w:val="00E66E05"/>
    <w:rsid w:val="00E67A32"/>
    <w:rsid w:val="00E67E16"/>
    <w:rsid w:val="00E70E7F"/>
    <w:rsid w:val="00E7158D"/>
    <w:rsid w:val="00E72C3C"/>
    <w:rsid w:val="00E742B9"/>
    <w:rsid w:val="00E74A7C"/>
    <w:rsid w:val="00E75351"/>
    <w:rsid w:val="00E7535E"/>
    <w:rsid w:val="00E75EBB"/>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62A"/>
    <w:rsid w:val="00E82948"/>
    <w:rsid w:val="00E82FA1"/>
    <w:rsid w:val="00E83311"/>
    <w:rsid w:val="00E8344A"/>
    <w:rsid w:val="00E83905"/>
    <w:rsid w:val="00E83AAF"/>
    <w:rsid w:val="00E83ADA"/>
    <w:rsid w:val="00E83C5F"/>
    <w:rsid w:val="00E83C9E"/>
    <w:rsid w:val="00E84246"/>
    <w:rsid w:val="00E84453"/>
    <w:rsid w:val="00E8464A"/>
    <w:rsid w:val="00E848F3"/>
    <w:rsid w:val="00E84BF5"/>
    <w:rsid w:val="00E851AB"/>
    <w:rsid w:val="00E854FB"/>
    <w:rsid w:val="00E85D98"/>
    <w:rsid w:val="00E866EA"/>
    <w:rsid w:val="00E86965"/>
    <w:rsid w:val="00E86AB0"/>
    <w:rsid w:val="00E86AE1"/>
    <w:rsid w:val="00E87800"/>
    <w:rsid w:val="00E909C5"/>
    <w:rsid w:val="00E90A7C"/>
    <w:rsid w:val="00E90CBC"/>
    <w:rsid w:val="00E912E6"/>
    <w:rsid w:val="00E916B8"/>
    <w:rsid w:val="00E925C5"/>
    <w:rsid w:val="00E92926"/>
    <w:rsid w:val="00E92AA5"/>
    <w:rsid w:val="00E92AD0"/>
    <w:rsid w:val="00E92FE3"/>
    <w:rsid w:val="00E92FFD"/>
    <w:rsid w:val="00E939DB"/>
    <w:rsid w:val="00E93ABF"/>
    <w:rsid w:val="00E93B40"/>
    <w:rsid w:val="00E94E5C"/>
    <w:rsid w:val="00E95093"/>
    <w:rsid w:val="00E95174"/>
    <w:rsid w:val="00E96499"/>
    <w:rsid w:val="00E96A09"/>
    <w:rsid w:val="00E974EB"/>
    <w:rsid w:val="00E978BC"/>
    <w:rsid w:val="00EA06F1"/>
    <w:rsid w:val="00EA121D"/>
    <w:rsid w:val="00EA1781"/>
    <w:rsid w:val="00EA22B3"/>
    <w:rsid w:val="00EA23D7"/>
    <w:rsid w:val="00EA29FC"/>
    <w:rsid w:val="00EA2D59"/>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0FD8"/>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14"/>
    <w:rsid w:val="00EB6EEC"/>
    <w:rsid w:val="00EB715C"/>
    <w:rsid w:val="00EB75E0"/>
    <w:rsid w:val="00EB793A"/>
    <w:rsid w:val="00EC04F2"/>
    <w:rsid w:val="00EC0C2B"/>
    <w:rsid w:val="00EC1777"/>
    <w:rsid w:val="00EC2383"/>
    <w:rsid w:val="00EC31BD"/>
    <w:rsid w:val="00EC3E19"/>
    <w:rsid w:val="00EC44A5"/>
    <w:rsid w:val="00EC4B14"/>
    <w:rsid w:val="00EC5024"/>
    <w:rsid w:val="00EC5159"/>
    <w:rsid w:val="00EC5BCB"/>
    <w:rsid w:val="00EC5D06"/>
    <w:rsid w:val="00EC6D20"/>
    <w:rsid w:val="00EC7302"/>
    <w:rsid w:val="00EC73C4"/>
    <w:rsid w:val="00EC797C"/>
    <w:rsid w:val="00ED0CC3"/>
    <w:rsid w:val="00ED2213"/>
    <w:rsid w:val="00ED2A36"/>
    <w:rsid w:val="00ED325F"/>
    <w:rsid w:val="00ED33CC"/>
    <w:rsid w:val="00ED3571"/>
    <w:rsid w:val="00ED3F1A"/>
    <w:rsid w:val="00ED41C9"/>
    <w:rsid w:val="00ED444D"/>
    <w:rsid w:val="00ED5874"/>
    <w:rsid w:val="00ED5A79"/>
    <w:rsid w:val="00ED5C02"/>
    <w:rsid w:val="00ED67BD"/>
    <w:rsid w:val="00ED706A"/>
    <w:rsid w:val="00ED7522"/>
    <w:rsid w:val="00ED752E"/>
    <w:rsid w:val="00EE076E"/>
    <w:rsid w:val="00EE07FF"/>
    <w:rsid w:val="00EE0950"/>
    <w:rsid w:val="00EE1502"/>
    <w:rsid w:val="00EE249C"/>
    <w:rsid w:val="00EE38E7"/>
    <w:rsid w:val="00EE4D0B"/>
    <w:rsid w:val="00EE5452"/>
    <w:rsid w:val="00EE6981"/>
    <w:rsid w:val="00EF066A"/>
    <w:rsid w:val="00EF1054"/>
    <w:rsid w:val="00EF137F"/>
    <w:rsid w:val="00EF155D"/>
    <w:rsid w:val="00EF1BCC"/>
    <w:rsid w:val="00EF366C"/>
    <w:rsid w:val="00EF3A89"/>
    <w:rsid w:val="00EF4A79"/>
    <w:rsid w:val="00EF4D13"/>
    <w:rsid w:val="00EF5F75"/>
    <w:rsid w:val="00EF6DA3"/>
    <w:rsid w:val="00EF74BA"/>
    <w:rsid w:val="00EF74F9"/>
    <w:rsid w:val="00EF787D"/>
    <w:rsid w:val="00EF7A5F"/>
    <w:rsid w:val="00EF7C60"/>
    <w:rsid w:val="00F003DD"/>
    <w:rsid w:val="00F00F67"/>
    <w:rsid w:val="00F01AFB"/>
    <w:rsid w:val="00F0212A"/>
    <w:rsid w:val="00F021B5"/>
    <w:rsid w:val="00F023E8"/>
    <w:rsid w:val="00F02502"/>
    <w:rsid w:val="00F0259D"/>
    <w:rsid w:val="00F02A05"/>
    <w:rsid w:val="00F02CF0"/>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13D"/>
    <w:rsid w:val="00F131F6"/>
    <w:rsid w:val="00F133D9"/>
    <w:rsid w:val="00F1355C"/>
    <w:rsid w:val="00F138D8"/>
    <w:rsid w:val="00F1404A"/>
    <w:rsid w:val="00F14195"/>
    <w:rsid w:val="00F1436C"/>
    <w:rsid w:val="00F14675"/>
    <w:rsid w:val="00F1468E"/>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A04"/>
    <w:rsid w:val="00F22F3D"/>
    <w:rsid w:val="00F23424"/>
    <w:rsid w:val="00F23759"/>
    <w:rsid w:val="00F247E6"/>
    <w:rsid w:val="00F25091"/>
    <w:rsid w:val="00F25B3F"/>
    <w:rsid w:val="00F25D4B"/>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5EB1"/>
    <w:rsid w:val="00F45FF5"/>
    <w:rsid w:val="00F46420"/>
    <w:rsid w:val="00F46CC0"/>
    <w:rsid w:val="00F46EA9"/>
    <w:rsid w:val="00F46F08"/>
    <w:rsid w:val="00F47714"/>
    <w:rsid w:val="00F47E15"/>
    <w:rsid w:val="00F500F8"/>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33D2"/>
    <w:rsid w:val="00F647B6"/>
    <w:rsid w:val="00F64ACB"/>
    <w:rsid w:val="00F64CF5"/>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9FD"/>
    <w:rsid w:val="00F71F9A"/>
    <w:rsid w:val="00F73050"/>
    <w:rsid w:val="00F734A5"/>
    <w:rsid w:val="00F7351C"/>
    <w:rsid w:val="00F73948"/>
    <w:rsid w:val="00F739C8"/>
    <w:rsid w:val="00F74642"/>
    <w:rsid w:val="00F75152"/>
    <w:rsid w:val="00F75273"/>
    <w:rsid w:val="00F75FF6"/>
    <w:rsid w:val="00F76803"/>
    <w:rsid w:val="00F7689F"/>
    <w:rsid w:val="00F7697F"/>
    <w:rsid w:val="00F77647"/>
    <w:rsid w:val="00F77C9B"/>
    <w:rsid w:val="00F77EA0"/>
    <w:rsid w:val="00F80451"/>
    <w:rsid w:val="00F80854"/>
    <w:rsid w:val="00F8232D"/>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08D8"/>
    <w:rsid w:val="00F919B9"/>
    <w:rsid w:val="00F92025"/>
    <w:rsid w:val="00F92264"/>
    <w:rsid w:val="00F925F8"/>
    <w:rsid w:val="00F92624"/>
    <w:rsid w:val="00F928DB"/>
    <w:rsid w:val="00F9317C"/>
    <w:rsid w:val="00F9351E"/>
    <w:rsid w:val="00F937D3"/>
    <w:rsid w:val="00F94113"/>
    <w:rsid w:val="00F9451B"/>
    <w:rsid w:val="00F95391"/>
    <w:rsid w:val="00F96761"/>
    <w:rsid w:val="00F968A5"/>
    <w:rsid w:val="00F96F32"/>
    <w:rsid w:val="00F9714B"/>
    <w:rsid w:val="00F979B7"/>
    <w:rsid w:val="00F97E39"/>
    <w:rsid w:val="00FA01EF"/>
    <w:rsid w:val="00FA0446"/>
    <w:rsid w:val="00FA07B0"/>
    <w:rsid w:val="00FA0AAE"/>
    <w:rsid w:val="00FA1345"/>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A7BB6"/>
    <w:rsid w:val="00FB029F"/>
    <w:rsid w:val="00FB06B4"/>
    <w:rsid w:val="00FB1092"/>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CD0"/>
    <w:rsid w:val="00FC3A96"/>
    <w:rsid w:val="00FC46F7"/>
    <w:rsid w:val="00FC502D"/>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D7852"/>
    <w:rsid w:val="00FE0BEE"/>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20B9"/>
    <w:rsid w:val="00FF2A3C"/>
    <w:rsid w:val="00FF2FE8"/>
    <w:rsid w:val="00FF357A"/>
    <w:rsid w:val="00FF37B3"/>
    <w:rsid w:val="00FF38F1"/>
    <w:rsid w:val="00FF4BEE"/>
    <w:rsid w:val="00FF50CE"/>
    <w:rsid w:val="00FF5160"/>
    <w:rsid w:val="00FF653C"/>
    <w:rsid w:val="00FF66ED"/>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281523">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6918056">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23814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49156477">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4.xml><?xml version="1.0" encoding="utf-8"?>
<ds:datastoreItem xmlns:ds="http://schemas.openxmlformats.org/officeDocument/2006/customXml" ds:itemID="{C8A1F111-69BF-449D-9596-B837D02CEC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3988</TotalTime>
  <Pages>4</Pages>
  <Words>783</Words>
  <Characters>4468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739</cp:revision>
  <cp:lastPrinted>2016-03-25T18:53:00Z</cp:lastPrinted>
  <dcterms:created xsi:type="dcterms:W3CDTF">2020-07-20T10:19:00Z</dcterms:created>
  <dcterms:modified xsi:type="dcterms:W3CDTF">2021-04-02T12:57:00Z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